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1.1.0 -->
  <w:body>
    <w:tbl>
      <w:tblPr>
        <w:tblW w:w="5000" w:type="pct"/>
        <w:tblCellMar>
          <w:left w:w="108" w:type="dxa"/>
          <w:right w:w="108" w:type="dxa"/>
        </w:tblCellMar>
      </w:tblPr>
      <w:tblGrid>
        <w:gridCol w:w="10440"/>
      </w:tblGrid>
      <w:tr>
        <w:tblPrEx>
          <w:tblW w:w="5000" w:type="pct"/>
          <w:tblCellMar>
            <w:left w:w="108" w:type="dxa"/>
            <w:right w:w="108" w:type="dxa"/>
          </w:tblCellMar>
        </w:tblPrEx>
        <w:tc>
          <w:tcPr/>
          <w:p>
            <w:r>
              <w:drawing>
                <wp:anchor simplePos="0" relativeHeight="251658240" behindDoc="0" locked="0" layoutInCell="1" allowOverlap="1">
                  <wp:simplePos x="0" y="0"/>
                  <wp:positionH relativeFrom="column">
                    <wp:align>left</wp:align>
                  </wp:positionH>
                  <wp:positionV relativeFrom="paragraph">
                    <wp:align>top</wp:align>
                  </wp:positionV>
                  <wp:extent cx="2723810" cy="1038095"/>
                  <wp:wrapTopAndBottom/>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
                          <pic:cNvPicPr>
                            <a:picLocks noChangeAspect="1"/>
                          </pic:cNvPicPr>
                        </pic:nvPicPr>
                        <pic:blipFill>
                          <a:blip xmlns:r="http://schemas.openxmlformats.org/officeDocument/2006/relationships" r:embed="rId5"/>
                          <a:stretch>
                            <a:fillRect/>
                          </a:stretch>
                        </pic:blipFill>
                        <pic:spPr>
                          <a:xfrm>
                            <a:off x="0" y="0"/>
                            <a:ext cx="2723810" cy="1038095"/>
                          </a:xfrm>
                          <a:prstGeom prst="rect">
                            <a:avLst/>
                          </a:prstGeom>
                        </pic:spPr>
                      </pic:pic>
                    </a:graphicData>
                  </a:graphic>
                </wp:anchor>
              </w:drawing>
            </w:r>
            <w:r>
              <w:drawing>
                <wp:anchor simplePos="0" relativeHeight="251659264" behindDoc="0" locked="0" layoutInCell="1" allowOverlap="1">
                  <wp:simplePos x="0" y="0"/>
                  <wp:positionH relativeFrom="column">
                    <wp:align>right</wp:align>
                  </wp:positionH>
                  <wp:positionV relativeFrom="paragraph">
                    <wp:align>top</wp:align>
                  </wp:positionV>
                  <wp:extent cx="2857899" cy="962159"/>
                  <wp:wrapTopAndBottom/>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
                          <pic:cNvPicPr>
                            <a:picLocks noChangeAspect="1"/>
                          </pic:cNvPicPr>
                        </pic:nvPicPr>
                        <pic:blipFill>
                          <a:blip xmlns:r="http://schemas.openxmlformats.org/officeDocument/2006/relationships" r:embed="rId6"/>
                          <a:stretch>
                            <a:fillRect/>
                          </a:stretch>
                        </pic:blipFill>
                        <pic:spPr>
                          <a:xfrm>
                            <a:off x="0" y="0"/>
                            <a:ext cx="2857899" cy="962159"/>
                          </a:xfrm>
                          <a:prstGeom prst="rect">
                            <a:avLst/>
                          </a:prstGeom>
                        </pic:spPr>
                      </pic:pic>
                    </a:graphicData>
                  </a:graphic>
                </wp:anchor>
              </w:drawing>
            </w:r>
          </w:p>
        </w:tc>
      </w:tr>
      <w:tr>
        <w:tblPrEx>
          <w:tblW w:w="5000" w:type="pct"/>
          <w:tblCellMar>
            <w:left w:w="108" w:type="dxa"/>
            <w:right w:w="108" w:type="dxa"/>
          </w:tblCellMar>
        </w:tblPrEx>
        <w:tc>
          <w:tcPr/>
          <w:p>
            <w:pPr>
              <w:pStyle w:val="Title"/>
              <w:jc w:val="center"/>
            </w:pPr>
            <w:r>
              <w:t>Годишен доклад за изпълнението</w:t>
            </w:r>
          </w:p>
          <w:p>
            <w:pPr>
              <w:pStyle w:val="Title"/>
              <w:jc w:val="center"/>
            </w:pPr>
            <w:r>
              <w:t>Bulgaria - Rural Development Programme (National)</w:t>
            </w:r>
          </w:p>
          <w:p/>
        </w:tc>
      </w:tr>
      <w:tr>
        <w:tblPrEx>
          <w:tblW w:w="5000" w:type="pct"/>
          <w:tblCellMar>
            <w:left w:w="108" w:type="dxa"/>
            <w:right w:w="108" w:type="dxa"/>
          </w:tblCellMar>
        </w:tblPrEx>
        <w:tc>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107"/>
              <w:gridCol w:w="5107"/>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gridSpan w:val="2"/>
                  <w:shd w:val="clear" w:color="auto" w:fill="C0C0C0"/>
                </w:tcPr>
                <w:p>
                  <w:pPr>
                    <w:jc w:val="center"/>
                    <w:rPr>
                      <w:b/>
                      <w:sz w:val="24"/>
                    </w:rPr>
                  </w:pPr>
                  <w:r>
                    <w:rPr>
                      <w:b/>
                      <w:sz w:val="24"/>
                    </w:rPr>
                    <w:t>Годишен доклад за изпълнението</w:t>
                  </w:r>
                </w:p>
              </w:tc>
            </w:tr>
            <w:tr>
              <w:tblPrEx>
                <w:tblW w:w="5000" w:type="pct"/>
                <w:tblCellMar>
                  <w:left w:w="108" w:type="dxa"/>
                  <w:right w:w="108" w:type="dxa"/>
                </w:tblCellMar>
              </w:tblPrEx>
              <w:tc>
                <w:tcPr>
                  <w:shd w:val="clear" w:color="auto" w:fill="FFFFFF"/>
                  <w:vAlign w:val="center"/>
                </w:tcPr>
                <w:p>
                  <w:pPr>
                    <w:pStyle w:val="Caption"/>
                    <w:spacing w:before="40" w:after="40"/>
                    <w:jc w:val="center"/>
                  </w:pPr>
                  <w:r>
                    <w:t>Период</w:t>
                  </w:r>
                </w:p>
              </w:tc>
              <w:tc>
                <w:tcPr>
                  <w:shd w:val="clear" w:color="auto" w:fill="FFFFFF"/>
                  <w:vAlign w:val="center"/>
                </w:tcPr>
                <w:p>
                  <w:pPr>
                    <w:spacing w:before="40" w:after="40"/>
                    <w:jc w:val="center"/>
                  </w:pPr>
                  <w:r>
                    <w:t>01/01/2024 - 31/12/2024</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Версия</w:t>
                  </w:r>
                </w:p>
              </w:tc>
              <w:tc>
                <w:tcPr>
                  <w:tcW w:w="2500" w:type="pct"/>
                  <w:shd w:val="clear" w:color="auto" w:fill="FFFFFF"/>
                  <w:vAlign w:val="center"/>
                </w:tcPr>
                <w:p>
                  <w:pPr>
                    <w:spacing w:before="40" w:after="40"/>
                    <w:jc w:val="center"/>
                  </w:pPr>
                  <w:r>
                    <w:t>2024.1</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Статус — настоящ възел</w:t>
                  </w:r>
                </w:p>
              </w:tc>
              <w:tc>
                <w:tcPr>
                  <w:tcW w:w="2500" w:type="pct"/>
                  <w:shd w:val="clear" w:color="auto" w:fill="FFFFFF"/>
                  <w:vAlign w:val="center"/>
                </w:tcPr>
                <w:p>
                  <w:pPr>
                    <w:spacing w:before="40" w:after="40"/>
                    <w:jc w:val="center"/>
                  </w:pPr>
                  <w:r>
                    <w:t>Прието от ЕК - European Commission</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Национален референтен номер</w:t>
                  </w:r>
                </w:p>
              </w:tc>
              <w:tc>
                <w:tcPr>
                  <w:tcW w:w="2500" w:type="pct"/>
                  <w:shd w:val="clear" w:color="auto" w:fill="FFFFFF"/>
                  <w:vAlign w:val="center"/>
                </w:tcPr>
                <w:p>
                  <w:pPr>
                    <w:spacing w:before="40" w:after="40"/>
                    <w:jc w:val="center"/>
                  </w:pP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Дата на одобряване на комитет за наблюдение</w:t>
                  </w:r>
                </w:p>
              </w:tc>
              <w:tc>
                <w:tcPr>
                  <w:tcW w:w="2500" w:type="pct"/>
                  <w:shd w:val="clear" w:color="auto" w:fill="FFFFFF"/>
                  <w:vAlign w:val="center"/>
                </w:tcPr>
                <w:p>
                  <w:pPr>
                    <w:spacing w:before="40" w:after="40"/>
                    <w:jc w:val="center"/>
                  </w:pPr>
                  <w:r>
                    <w:t>24/06/2025</w:t>
                  </w:r>
                </w:p>
              </w:tc>
            </w:tr>
          </w:tbl>
          <w:p/>
        </w:tc>
      </w:tr>
      <w:tr>
        <w:tblPrEx>
          <w:tblW w:w="5000" w:type="pct"/>
          <w:tblCellMar>
            <w:left w:w="108" w:type="dxa"/>
            <w:right w:w="108" w:type="dxa"/>
          </w:tblCellMar>
        </w:tblPrEx>
        <w:tc>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107"/>
              <w:gridCol w:w="5107"/>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gridSpan w:val="2"/>
                  <w:shd w:val="clear" w:color="auto" w:fill="C0C0C0"/>
                </w:tcPr>
                <w:p>
                  <w:pPr>
                    <w:jc w:val="center"/>
                    <w:rPr>
                      <w:b/>
                      <w:sz w:val="24"/>
                    </w:rPr>
                  </w:pPr>
                  <w:r>
                    <w:rPr>
                      <w:b/>
                      <w:sz w:val="24"/>
                    </w:rPr>
                    <w:t>Версия на програмата в сила</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CCI</w:t>
                  </w:r>
                </w:p>
              </w:tc>
              <w:tc>
                <w:tcPr>
                  <w:tcW w:w="2500" w:type="pct"/>
                  <w:shd w:val="clear" w:color="auto" w:fill="FFFFFF"/>
                  <w:vAlign w:val="center"/>
                </w:tcPr>
                <w:p>
                  <w:pPr>
                    <w:spacing w:before="40" w:after="40"/>
                    <w:jc w:val="center"/>
                  </w:pPr>
                  <w:r>
                    <w:t>2014BG06RDNP001</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Вид на програмата</w:t>
                  </w:r>
                </w:p>
              </w:tc>
              <w:tc>
                <w:tcPr>
                  <w:tcW w:w="2500" w:type="pct"/>
                  <w:shd w:val="clear" w:color="auto" w:fill="FFFFFF"/>
                  <w:vAlign w:val="center"/>
                </w:tcPr>
                <w:p>
                  <w:pPr>
                    <w:spacing w:before="40" w:after="40"/>
                    <w:jc w:val="center"/>
                  </w:pPr>
                  <w:r>
                    <w:t>Програма за развитие на селските райони</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Държава</w:t>
                  </w:r>
                </w:p>
              </w:tc>
              <w:tc>
                <w:tcPr>
                  <w:tcW w:w="2500" w:type="pct"/>
                  <w:shd w:val="clear" w:color="auto" w:fill="FFFFFF"/>
                  <w:vAlign w:val="center"/>
                </w:tcPr>
                <w:p>
                  <w:pPr>
                    <w:spacing w:before="40" w:after="40"/>
                    <w:jc w:val="center"/>
                  </w:pPr>
                  <w:r>
                    <w:t>България</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Регион</w:t>
                  </w:r>
                </w:p>
              </w:tc>
              <w:tc>
                <w:tcPr>
                  <w:tcW w:w="2500" w:type="pct"/>
                  <w:shd w:val="clear" w:color="auto" w:fill="FFFFFF"/>
                  <w:vAlign w:val="center"/>
                </w:tcPr>
                <w:p>
                  <w:pPr>
                    <w:spacing w:before="40" w:after="40"/>
                    <w:jc w:val="center"/>
                  </w:pPr>
                  <w:r>
                    <w:t>BG - National</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Програмен период</w:t>
                  </w:r>
                </w:p>
              </w:tc>
              <w:tc>
                <w:tcPr>
                  <w:tcW w:w="2500" w:type="pct"/>
                  <w:shd w:val="clear" w:color="auto" w:fill="FFFFFF"/>
                  <w:vAlign w:val="center"/>
                </w:tcPr>
                <w:p>
                  <w:pPr>
                    <w:spacing w:before="40" w:after="40"/>
                    <w:jc w:val="center"/>
                  </w:pPr>
                  <w:r>
                    <w:t>2014 - 2022</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Версия</w:t>
                  </w:r>
                </w:p>
              </w:tc>
              <w:tc>
                <w:tcPr>
                  <w:tcW w:w="2500" w:type="pct"/>
                  <w:shd w:val="clear" w:color="auto" w:fill="FFFFFF"/>
                  <w:vAlign w:val="center"/>
                </w:tcPr>
                <w:p>
                  <w:pPr>
                    <w:spacing w:before="40" w:after="40"/>
                    <w:jc w:val="center"/>
                  </w:pPr>
                  <w:r>
                    <w:t>18.1</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Номер на решението</w:t>
                  </w:r>
                </w:p>
              </w:tc>
              <w:tc>
                <w:tcPr>
                  <w:tcW w:w="2500" w:type="pct"/>
                  <w:shd w:val="clear" w:color="auto" w:fill="FFFFFF"/>
                  <w:vAlign w:val="center"/>
                </w:tcPr>
                <w:p>
                  <w:pPr>
                    <w:spacing w:before="40" w:after="40"/>
                    <w:jc w:val="center"/>
                  </w:pPr>
                  <w:r>
                    <w:t>C(2024)6737</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Дата на решението</w:t>
                  </w:r>
                </w:p>
              </w:tc>
              <w:tc>
                <w:tcPr>
                  <w:tcW w:w="2500" w:type="pct"/>
                  <w:shd w:val="clear" w:color="auto" w:fill="FFFFFF"/>
                  <w:vAlign w:val="center"/>
                </w:tcPr>
                <w:p>
                  <w:pPr>
                    <w:spacing w:before="40" w:after="40"/>
                    <w:jc w:val="center"/>
                  </w:pPr>
                  <w:r>
                    <w:t>20/09/2024</w:t>
                  </w:r>
                </w:p>
              </w:tc>
            </w:tr>
            <w:tr>
              <w:tblPrEx>
                <w:tblW w:w="5000" w:type="pct"/>
                <w:tblCellMar>
                  <w:left w:w="108" w:type="dxa"/>
                  <w:right w:w="108" w:type="dxa"/>
                </w:tblCellMar>
              </w:tblPrEx>
              <w:tc>
                <w:tcPr>
                  <w:tcW w:w="2500" w:type="pct"/>
                  <w:shd w:val="clear" w:color="auto" w:fill="FFFFFF"/>
                  <w:vAlign w:val="center"/>
                </w:tcPr>
                <w:p>
                  <w:pPr>
                    <w:pStyle w:val="Caption"/>
                    <w:spacing w:before="40" w:after="40"/>
                    <w:jc w:val="center"/>
                  </w:pPr>
                  <w:r>
                    <w:t>Управляващ орган</w:t>
                  </w:r>
                </w:p>
              </w:tc>
              <w:tc>
                <w:tcPr>
                  <w:tcW w:w="2500" w:type="pct"/>
                  <w:shd w:val="clear" w:color="auto" w:fill="FFFFFF"/>
                  <w:vAlign w:val="center"/>
                </w:tcPr>
                <w:p>
                  <w:pPr>
                    <w:spacing w:before="40" w:after="40"/>
                    <w:jc w:val="center"/>
                  </w:pPr>
                  <w:r>
                    <w:t>Дирекция "Развитие на селските райони" (РСР) в Министерство на земеделието</w:t>
                  </w:r>
                </w:p>
              </w:tc>
            </w:tr>
          </w:tbl>
          <w:p/>
        </w:tc>
      </w:tr>
    </w:tbl>
    <w:p>
      <w:pPr>
        <w:sectPr>
          <w:footerReference w:type="default" r:id="rId7"/>
          <w:headerReference w:type="first" r:id="rId8"/>
          <w:footerReference w:type="first" r:id="rId9"/>
          <w:pgMar w:top="900" w:right="900" w:bottom="900" w:left="900" w:header="720" w:footer="720"/>
          <w:pgNumType w:start="1"/>
          <w:cols w:space="720"/>
          <w:vAlign w:val="both"/>
        </w:sectPr>
      </w:pPr>
    </w:p>
    <w:p>
      <w:pPr>
        <w:jc w:val="center"/>
        <w:rPr>
          <w:b/>
          <w:sz w:val="32"/>
        </w:rPr>
      </w:pPr>
      <w:r>
        <w:rPr>
          <w:b/>
          <w:sz w:val="32"/>
        </w:rPr>
        <w:t>Съдържание</w:t>
      </w:r>
    </w:p>
    <w:p>
      <w:pPr>
        <w:jc w:val="center"/>
        <w:rPr>
          <w:b/>
          <w:sz w:val="32"/>
        </w:rPr>
      </w:pPr>
    </w:p>
    <w:p>
      <w:pPr>
        <w:pStyle w:val="TOC1"/>
        <w:rPr>
          <w:rFonts w:asciiTheme="minorHAnsi" w:hAnsiTheme="minorHAnsi"/>
          <w:noProof/>
          <w:sz w:val="22"/>
        </w:rPr>
      </w:pPr>
      <w:r>
        <w:fldChar w:fldCharType="begin"/>
      </w:r>
      <w:r>
        <w:instrText>TOC \o "1-3" \h \z \u</w:instrText>
      </w:r>
      <w:r>
        <w:fldChar w:fldCharType="separate"/>
      </w:r>
      <w:hyperlink w:anchor="_Toc256000000" w:history="1">
        <w:r>
          <w:rPr>
            <w:rStyle w:val="Hyperlink"/>
          </w:rPr>
          <w:t>1.</w:t>
        </w:r>
        <w:r>
          <w:rPr>
            <w:rStyle w:val="Hyperlink"/>
          </w:rPr>
          <w:t xml:space="preserve"> </w:t>
        </w:r>
        <w:r>
          <w:rPr>
            <w:rStyle w:val="Hyperlink"/>
          </w:rPr>
          <w:t>Ключова информация относно изпълнението на програмата и нейните приоритети</w:t>
        </w:r>
        <w:r>
          <w:tab/>
        </w:r>
        <w:r>
          <w:fldChar w:fldCharType="begin"/>
        </w:r>
        <w:r>
          <w:instrText xml:space="preserve"> PAGEREF _Toc256000000 \h </w:instrText>
        </w:r>
        <w:r>
          <w:fldChar w:fldCharType="separate"/>
        </w:r>
        <w:r>
          <w:t>4</w:t>
        </w:r>
        <w:r>
          <w:fldChar w:fldCharType="end"/>
        </w:r>
      </w:hyperlink>
    </w:p>
    <w:p>
      <w:pPr>
        <w:pStyle w:val="TOC2"/>
        <w:rPr>
          <w:rFonts w:asciiTheme="minorHAnsi" w:hAnsiTheme="minorHAnsi"/>
          <w:noProof/>
          <w:sz w:val="22"/>
        </w:rPr>
      </w:pPr>
      <w:hyperlink w:anchor="_Toc256000001" w:history="1">
        <w:r>
          <w:rPr>
            <w:rStyle w:val="Hyperlink"/>
          </w:rPr>
          <w:t>1.a)</w:t>
        </w:r>
        <w:r>
          <w:rPr>
            <w:rStyle w:val="Hyperlink"/>
          </w:rPr>
          <w:t xml:space="preserve"> </w:t>
        </w:r>
        <w:r>
          <w:rPr>
            <w:rStyle w:val="Hyperlink"/>
          </w:rPr>
          <w:t>Финансови данни</w:t>
        </w:r>
        <w:r>
          <w:tab/>
        </w:r>
        <w:r>
          <w:fldChar w:fldCharType="begin"/>
        </w:r>
        <w:r>
          <w:instrText xml:space="preserve"> PAGEREF _Toc256000001 \h </w:instrText>
        </w:r>
        <w:r>
          <w:fldChar w:fldCharType="separate"/>
        </w:r>
        <w:r>
          <w:t>4</w:t>
        </w:r>
        <w:r>
          <w:fldChar w:fldCharType="end"/>
        </w:r>
      </w:hyperlink>
    </w:p>
    <w:p>
      <w:pPr>
        <w:pStyle w:val="TOC2"/>
        <w:rPr>
          <w:rFonts w:asciiTheme="minorHAnsi" w:hAnsiTheme="minorHAnsi"/>
          <w:noProof/>
          <w:sz w:val="22"/>
        </w:rPr>
      </w:pPr>
      <w:hyperlink w:anchor="_Toc256000002" w:history="1">
        <w:r>
          <w:rPr>
            <w:rStyle w:val="Hyperlink"/>
          </w:rPr>
          <w:t>1.b)</w:t>
        </w:r>
        <w:r>
          <w:rPr>
            <w:rStyle w:val="Hyperlink"/>
          </w:rPr>
          <w:t xml:space="preserve"> </w:t>
        </w:r>
        <w:r>
          <w:rPr>
            <w:rStyle w:val="Hyperlink"/>
          </w:rPr>
          <w:t>Общи и специфични за програмата показатели и количествени целеви стойности</w:t>
        </w:r>
        <w:r>
          <w:tab/>
        </w:r>
        <w:r>
          <w:fldChar w:fldCharType="begin"/>
        </w:r>
        <w:r>
          <w:instrText xml:space="preserve"> PAGEREF _Toc256000002 \h </w:instrText>
        </w:r>
        <w:r>
          <w:fldChar w:fldCharType="separate"/>
        </w:r>
        <w:r>
          <w:t>4</w:t>
        </w:r>
        <w:r>
          <w:fldChar w:fldCharType="end"/>
        </w:r>
      </w:hyperlink>
    </w:p>
    <w:p>
      <w:pPr>
        <w:pStyle w:val="TOC3"/>
        <w:rPr>
          <w:rFonts w:asciiTheme="minorHAnsi" w:hAnsiTheme="minorHAnsi"/>
          <w:noProof/>
          <w:sz w:val="22"/>
        </w:rPr>
      </w:pPr>
      <w:hyperlink w:anchor="_Toc256000003" w:history="1">
        <w:r>
          <w:rPr>
            <w:rStyle w:val="Hyperlink"/>
          </w:rPr>
          <w:t>1.b1)</w:t>
        </w:r>
        <w:r>
          <w:rPr>
            <w:rStyle w:val="Hyperlink"/>
          </w:rPr>
          <w:t xml:space="preserve"> </w:t>
        </w:r>
        <w:r>
          <w:rPr>
            <w:rStyle w:val="Hyperlink"/>
          </w:rPr>
          <w:t>Таблица с общ преглед</w:t>
        </w:r>
        <w:r>
          <w:tab/>
        </w:r>
        <w:r>
          <w:fldChar w:fldCharType="begin"/>
        </w:r>
        <w:r>
          <w:instrText xml:space="preserve"> PAGEREF _Toc256000003 \h </w:instrText>
        </w:r>
        <w:r>
          <w:fldChar w:fldCharType="separate"/>
        </w:r>
        <w:r>
          <w:t>4</w:t>
        </w:r>
        <w:r>
          <w:fldChar w:fldCharType="end"/>
        </w:r>
      </w:hyperlink>
    </w:p>
    <w:p>
      <w:pPr>
        <w:pStyle w:val="TOC2"/>
        <w:rPr>
          <w:rFonts w:asciiTheme="minorHAnsi" w:hAnsiTheme="minorHAnsi"/>
          <w:noProof/>
          <w:sz w:val="22"/>
        </w:rPr>
      </w:pPr>
      <w:hyperlink w:anchor="_Toc256000004" w:history="1">
        <w:r>
          <w:rPr>
            <w:rStyle w:val="Hyperlink"/>
          </w:rPr>
          <w:t>1.c)</w:t>
        </w:r>
        <w:r>
          <w:rPr>
            <w:rStyle w:val="Hyperlink"/>
          </w:rPr>
          <w:t xml:space="preserve"> </w:t>
        </w:r>
        <w:r>
          <w:rPr>
            <w:rStyle w:val="Hyperlink"/>
          </w:rPr>
          <w:t>Ключова информация относно изпълнението на ПРСР въз основа на данни от a) и б) по акцентирани области</w:t>
        </w:r>
        <w:r>
          <w:tab/>
        </w:r>
        <w:r>
          <w:fldChar w:fldCharType="begin"/>
        </w:r>
        <w:r>
          <w:instrText xml:space="preserve"> PAGEREF _Toc256000004 \h </w:instrText>
        </w:r>
        <w:r>
          <w:fldChar w:fldCharType="separate"/>
        </w:r>
        <w:r>
          <w:t>22</w:t>
        </w:r>
        <w:r>
          <w:fldChar w:fldCharType="end"/>
        </w:r>
      </w:hyperlink>
    </w:p>
    <w:p>
      <w:pPr>
        <w:pStyle w:val="TOC2"/>
        <w:rPr>
          <w:rFonts w:asciiTheme="minorHAnsi" w:hAnsiTheme="minorHAnsi"/>
          <w:noProof/>
          <w:sz w:val="22"/>
        </w:rPr>
      </w:pPr>
      <w:hyperlink w:anchor="_Toc256000005" w:history="1">
        <w:r>
          <w:rPr>
            <w:rStyle w:val="Hyperlink"/>
          </w:rPr>
          <w:t>1.d)</w:t>
        </w:r>
        <w:r>
          <w:rPr>
            <w:rStyle w:val="Hyperlink"/>
          </w:rPr>
          <w:t xml:space="preserve"> </w:t>
        </w:r>
        <w:r>
          <w:rPr>
            <w:rStyle w:val="Hyperlink"/>
          </w:rPr>
          <w:t>Ключова информация относно постиженията във връзка с етапните цели, определени в рамката на изпълнението въз основа на таблица Е</w:t>
        </w:r>
        <w:r>
          <w:tab/>
        </w:r>
        <w:r>
          <w:fldChar w:fldCharType="begin"/>
        </w:r>
        <w:r>
          <w:instrText xml:space="preserve"> PAGEREF _Toc256000005 \h </w:instrText>
        </w:r>
        <w:r>
          <w:fldChar w:fldCharType="separate"/>
        </w:r>
        <w:r>
          <w:t>50</w:t>
        </w:r>
        <w:r>
          <w:fldChar w:fldCharType="end"/>
        </w:r>
      </w:hyperlink>
    </w:p>
    <w:p>
      <w:pPr>
        <w:pStyle w:val="TOC2"/>
        <w:rPr>
          <w:rFonts w:asciiTheme="minorHAnsi" w:hAnsiTheme="minorHAnsi"/>
          <w:noProof/>
          <w:sz w:val="22"/>
        </w:rPr>
      </w:pPr>
      <w:hyperlink w:anchor="_Toc256000006" w:history="1">
        <w:r>
          <w:rPr>
            <w:rStyle w:val="Hyperlink"/>
          </w:rPr>
          <w:t>1.e)</w:t>
        </w:r>
        <w:r>
          <w:rPr>
            <w:rStyle w:val="Hyperlink"/>
          </w:rPr>
          <w:t xml:space="preserve"> </w:t>
        </w:r>
        <w:r>
          <w:rPr>
            <w:rStyle w:val="Hyperlink"/>
          </w:rPr>
          <w:t>Друг конкретен елемент по ПРСР [незадължително]</w:t>
        </w:r>
        <w:r>
          <w:tab/>
        </w:r>
        <w:r>
          <w:fldChar w:fldCharType="begin"/>
        </w:r>
        <w:r>
          <w:instrText xml:space="preserve"> PAGEREF _Toc256000006 \h </w:instrText>
        </w:r>
        <w:r>
          <w:fldChar w:fldCharType="separate"/>
        </w:r>
        <w:r>
          <w:t>51</w:t>
        </w:r>
        <w:r>
          <w:fldChar w:fldCharType="end"/>
        </w:r>
      </w:hyperlink>
    </w:p>
    <w:p>
      <w:pPr>
        <w:pStyle w:val="TOC2"/>
        <w:rPr>
          <w:rFonts w:asciiTheme="minorHAnsi" w:hAnsiTheme="minorHAnsi"/>
          <w:noProof/>
          <w:sz w:val="22"/>
        </w:rPr>
      </w:pPr>
      <w:hyperlink w:anchor="_Toc256000007" w:history="1">
        <w:r>
          <w:rPr>
            <w:rStyle w:val="Hyperlink"/>
          </w:rPr>
          <w:t>1.f)</w:t>
        </w:r>
        <w:r>
          <w:rPr>
            <w:rStyle w:val="Hyperlink"/>
          </w:rPr>
          <w:t xml:space="preserve"> </w:t>
        </w:r>
        <w:r>
          <w:rPr>
            <w:rStyle w:val="Hyperlink"/>
            <w:noProof/>
          </w:rPr>
          <w:t>По целесъобразност, приноса към макрорегионалните стратегии и стратегиите за морските басейни</w:t>
        </w:r>
        <w:r>
          <w:tab/>
        </w:r>
        <w:r>
          <w:fldChar w:fldCharType="begin"/>
        </w:r>
        <w:r>
          <w:instrText xml:space="preserve"> PAGEREF _Toc256000007 \h </w:instrText>
        </w:r>
        <w:r>
          <w:fldChar w:fldCharType="separate"/>
        </w:r>
        <w:r>
          <w:t>51</w:t>
        </w:r>
        <w:r>
          <w:fldChar w:fldCharType="end"/>
        </w:r>
      </w:hyperlink>
    </w:p>
    <w:p>
      <w:pPr>
        <w:pStyle w:val="TOC2"/>
        <w:rPr>
          <w:rFonts w:asciiTheme="minorHAnsi" w:hAnsiTheme="minorHAnsi"/>
          <w:noProof/>
          <w:sz w:val="22"/>
        </w:rPr>
      </w:pPr>
      <w:hyperlink w:anchor="_Toc256000008" w:history="1">
        <w:r>
          <w:rPr>
            <w:rStyle w:val="Hyperlink"/>
          </w:rPr>
          <w:t>1.g)</w:t>
        </w:r>
        <w:r>
          <w:rPr>
            <w:rStyle w:val="Hyperlink"/>
          </w:rPr>
          <w:t xml:space="preserve"> </w:t>
        </w:r>
        <w:r>
          <w:rPr>
            <w:rStyle w:val="Hyperlink"/>
          </w:rPr>
          <w:t>Валутен курс, използван за преизчисляването в ГДИ (страни извън ЕС)</w:t>
        </w:r>
        <w:r>
          <w:tab/>
        </w:r>
        <w:r>
          <w:fldChar w:fldCharType="begin"/>
        </w:r>
        <w:r>
          <w:instrText xml:space="preserve"> PAGEREF _Toc256000008 \h </w:instrText>
        </w:r>
        <w:r>
          <w:fldChar w:fldCharType="separate"/>
        </w:r>
        <w:r>
          <w:t>55</w:t>
        </w:r>
        <w:r>
          <w:fldChar w:fldCharType="end"/>
        </w:r>
      </w:hyperlink>
    </w:p>
    <w:p>
      <w:pPr>
        <w:pStyle w:val="TOC1"/>
        <w:rPr>
          <w:rFonts w:asciiTheme="minorHAnsi" w:hAnsiTheme="minorHAnsi"/>
          <w:noProof/>
          <w:sz w:val="22"/>
        </w:rPr>
      </w:pPr>
      <w:hyperlink w:anchor="_Toc256000009" w:history="1">
        <w:r>
          <w:rPr>
            <w:rStyle w:val="Hyperlink"/>
          </w:rPr>
          <w:t>2.</w:t>
        </w:r>
        <w:r>
          <w:rPr>
            <w:rStyle w:val="Hyperlink"/>
          </w:rPr>
          <w:t xml:space="preserve"> </w:t>
        </w:r>
        <w:r>
          <w:rPr>
            <w:rStyle w:val="Hyperlink"/>
          </w:rPr>
          <w:t>Напредъкът в изпълнението на плана за оценка</w:t>
        </w:r>
        <w:r>
          <w:tab/>
        </w:r>
        <w:r>
          <w:fldChar w:fldCharType="begin"/>
        </w:r>
        <w:r>
          <w:instrText xml:space="preserve"> PAGEREF _Toc256000009 \h </w:instrText>
        </w:r>
        <w:r>
          <w:fldChar w:fldCharType="separate"/>
        </w:r>
        <w:r>
          <w:t>56</w:t>
        </w:r>
        <w:r>
          <w:fldChar w:fldCharType="end"/>
        </w:r>
      </w:hyperlink>
    </w:p>
    <w:p>
      <w:pPr>
        <w:pStyle w:val="TOC2"/>
        <w:rPr>
          <w:rFonts w:asciiTheme="minorHAnsi" w:hAnsiTheme="minorHAnsi"/>
          <w:noProof/>
          <w:sz w:val="22"/>
        </w:rPr>
      </w:pPr>
      <w:hyperlink w:anchor="_Toc256000010" w:history="1">
        <w:r>
          <w:rPr>
            <w:rStyle w:val="Hyperlink"/>
          </w:rPr>
          <w:t>2.a)</w:t>
        </w:r>
        <w:r>
          <w:rPr>
            <w:rStyle w:val="Hyperlink"/>
          </w:rPr>
          <w:t xml:space="preserve"> </w:t>
        </w:r>
        <w:r>
          <w:rPr>
            <w:rStyle w:val="Hyperlink"/>
          </w:rPr>
          <w:t>Описание на евентуални изменения, направени в плана за оценка на ПРСР през годината, със съответната обосновка</w:t>
        </w:r>
        <w:r>
          <w:tab/>
        </w:r>
        <w:r>
          <w:fldChar w:fldCharType="begin"/>
        </w:r>
        <w:r>
          <w:instrText xml:space="preserve"> PAGEREF _Toc256000010 \h </w:instrText>
        </w:r>
        <w:r>
          <w:fldChar w:fldCharType="separate"/>
        </w:r>
        <w:r>
          <w:t>56</w:t>
        </w:r>
        <w:r>
          <w:fldChar w:fldCharType="end"/>
        </w:r>
      </w:hyperlink>
    </w:p>
    <w:p>
      <w:pPr>
        <w:pStyle w:val="TOC2"/>
        <w:rPr>
          <w:rFonts w:asciiTheme="minorHAnsi" w:hAnsiTheme="minorHAnsi"/>
          <w:noProof/>
          <w:sz w:val="22"/>
        </w:rPr>
      </w:pPr>
      <w:hyperlink w:anchor="_Toc256000011" w:history="1">
        <w:r>
          <w:rPr>
            <w:rStyle w:val="Hyperlink"/>
          </w:rPr>
          <w:t>2.b)</w:t>
        </w:r>
        <w:r>
          <w:rPr>
            <w:rStyle w:val="Hyperlink"/>
          </w:rPr>
          <w:t xml:space="preserve"> </w:t>
        </w:r>
        <w:r>
          <w:rPr>
            <w:rStyle w:val="Hyperlink"/>
          </w:rPr>
          <w:t>Описание на предприетите дейности за оценка през годината (във връзка с раздел 3 на плана за оценка)</w:t>
        </w:r>
        <w:r>
          <w:tab/>
        </w:r>
        <w:r>
          <w:fldChar w:fldCharType="begin"/>
        </w:r>
        <w:r>
          <w:instrText xml:space="preserve"> PAGEREF _Toc256000011 \h </w:instrText>
        </w:r>
        <w:r>
          <w:fldChar w:fldCharType="separate"/>
        </w:r>
        <w:r>
          <w:t>56</w:t>
        </w:r>
        <w:r>
          <w:fldChar w:fldCharType="end"/>
        </w:r>
      </w:hyperlink>
    </w:p>
    <w:p>
      <w:pPr>
        <w:pStyle w:val="TOC2"/>
        <w:rPr>
          <w:rFonts w:asciiTheme="minorHAnsi" w:hAnsiTheme="minorHAnsi"/>
          <w:noProof/>
          <w:sz w:val="22"/>
        </w:rPr>
      </w:pPr>
      <w:hyperlink w:anchor="_Toc256000012" w:history="1">
        <w:r>
          <w:rPr>
            <w:rStyle w:val="Hyperlink"/>
          </w:rPr>
          <w:t>2.c)</w:t>
        </w:r>
        <w:r>
          <w:rPr>
            <w:rStyle w:val="Hyperlink"/>
          </w:rPr>
          <w:t xml:space="preserve"> </w:t>
        </w:r>
        <w:r>
          <w:rPr>
            <w:rStyle w:val="Hyperlink"/>
          </w:rPr>
          <w:t>Описание на дейностите, предприети по отношение на предоставянето и управлението на данни (във връзка с раздел 4 на плана за оценка)</w:t>
        </w:r>
        <w:r>
          <w:tab/>
        </w:r>
        <w:r>
          <w:fldChar w:fldCharType="begin"/>
        </w:r>
        <w:r>
          <w:instrText xml:space="preserve"> PAGEREF _Toc256000012 \h </w:instrText>
        </w:r>
        <w:r>
          <w:fldChar w:fldCharType="separate"/>
        </w:r>
        <w:r>
          <w:t>56</w:t>
        </w:r>
        <w:r>
          <w:fldChar w:fldCharType="end"/>
        </w:r>
      </w:hyperlink>
    </w:p>
    <w:p>
      <w:pPr>
        <w:pStyle w:val="TOC2"/>
        <w:rPr>
          <w:rFonts w:asciiTheme="minorHAnsi" w:hAnsiTheme="minorHAnsi"/>
          <w:noProof/>
          <w:sz w:val="22"/>
        </w:rPr>
      </w:pPr>
      <w:hyperlink w:anchor="_Toc256000013" w:history="1">
        <w:r>
          <w:rPr>
            <w:rStyle w:val="Hyperlink"/>
          </w:rPr>
          <w:t>2.d)</w:t>
        </w:r>
        <w:r>
          <w:rPr>
            <w:rStyle w:val="Hyperlink"/>
          </w:rPr>
          <w:t xml:space="preserve"> </w:t>
        </w:r>
        <w:r>
          <w:rPr>
            <w:rStyle w:val="Hyperlink"/>
          </w:rPr>
          <w:t>Списък на завършените оценки, включително посочване на местата, където те са публикувани в интернет</w:t>
        </w:r>
        <w:r>
          <w:tab/>
        </w:r>
        <w:r>
          <w:fldChar w:fldCharType="begin"/>
        </w:r>
        <w:r>
          <w:instrText xml:space="preserve"> PAGEREF _Toc256000013 \h </w:instrText>
        </w:r>
        <w:r>
          <w:fldChar w:fldCharType="separate"/>
        </w:r>
        <w:r>
          <w:t>58</w:t>
        </w:r>
        <w:r>
          <w:fldChar w:fldCharType="end"/>
        </w:r>
      </w:hyperlink>
    </w:p>
    <w:p>
      <w:pPr>
        <w:pStyle w:val="TOC2"/>
        <w:rPr>
          <w:rFonts w:asciiTheme="minorHAnsi" w:hAnsiTheme="minorHAnsi"/>
          <w:noProof/>
          <w:sz w:val="22"/>
        </w:rPr>
      </w:pPr>
      <w:hyperlink w:anchor="_Toc256000014" w:history="1">
        <w:r>
          <w:rPr>
            <w:rStyle w:val="Hyperlink"/>
          </w:rPr>
          <w:t>2.e)</w:t>
        </w:r>
        <w:r>
          <w:rPr>
            <w:rStyle w:val="Hyperlink"/>
          </w:rPr>
          <w:t xml:space="preserve"> </w:t>
        </w:r>
        <w:r>
          <w:rPr>
            <w:rStyle w:val="Hyperlink"/>
          </w:rPr>
          <w:t>Резюме на приключени оценки, което се съсредоточава върху заключенията от тях</w:t>
        </w:r>
        <w:r>
          <w:tab/>
        </w:r>
        <w:r>
          <w:fldChar w:fldCharType="begin"/>
        </w:r>
        <w:r>
          <w:instrText xml:space="preserve"> PAGEREF _Toc256000014 \h </w:instrText>
        </w:r>
        <w:r>
          <w:fldChar w:fldCharType="separate"/>
        </w:r>
        <w:r>
          <w:t>59</w:t>
        </w:r>
        <w:r>
          <w:fldChar w:fldCharType="end"/>
        </w:r>
      </w:hyperlink>
    </w:p>
    <w:p>
      <w:pPr>
        <w:pStyle w:val="TOC2"/>
        <w:rPr>
          <w:rFonts w:asciiTheme="minorHAnsi" w:hAnsiTheme="minorHAnsi"/>
          <w:noProof/>
          <w:sz w:val="22"/>
        </w:rPr>
      </w:pPr>
      <w:hyperlink w:anchor="_Toc256000015" w:history="1">
        <w:r>
          <w:rPr>
            <w:rStyle w:val="Hyperlink"/>
          </w:rPr>
          <w:t>2.f)</w:t>
        </w:r>
        <w:r>
          <w:rPr>
            <w:rStyle w:val="Hyperlink"/>
          </w:rPr>
          <w:t xml:space="preserve"> </w:t>
        </w:r>
        <w:r>
          <w:rPr>
            <w:rStyle w:val="Hyperlink"/>
          </w:rPr>
          <w:t>Описание на дейностите, предприети по отношение на публикуването на констатациите от оценката (във връзка с раздел 6 на плана за оценка)</w:t>
        </w:r>
        <w:r>
          <w:tab/>
        </w:r>
        <w:r>
          <w:fldChar w:fldCharType="begin"/>
        </w:r>
        <w:r>
          <w:instrText xml:space="preserve"> PAGEREF _Toc256000015 \h </w:instrText>
        </w:r>
        <w:r>
          <w:fldChar w:fldCharType="separate"/>
        </w:r>
        <w:r>
          <w:t>59</w:t>
        </w:r>
        <w:r>
          <w:fldChar w:fldCharType="end"/>
        </w:r>
      </w:hyperlink>
    </w:p>
    <w:p>
      <w:pPr>
        <w:pStyle w:val="TOC2"/>
        <w:rPr>
          <w:rFonts w:asciiTheme="minorHAnsi" w:hAnsiTheme="minorHAnsi"/>
          <w:noProof/>
          <w:sz w:val="22"/>
        </w:rPr>
      </w:pPr>
      <w:hyperlink w:anchor="_Toc256000016" w:history="1">
        <w:r>
          <w:rPr>
            <w:rStyle w:val="Hyperlink"/>
          </w:rPr>
          <w:t>2.g)</w:t>
        </w:r>
        <w:r>
          <w:rPr>
            <w:rStyle w:val="Hyperlink"/>
          </w:rPr>
          <w:t xml:space="preserve"> </w:t>
        </w:r>
        <w:r>
          <w:rPr>
            <w:rStyle w:val="Hyperlink"/>
          </w:rPr>
          <w:t>Описание на предприетите последващи действия във връзка с резултатите от оценката (във връзка с раздел 6 на плана за оценка)</w:t>
        </w:r>
        <w:r>
          <w:tab/>
        </w:r>
        <w:r>
          <w:fldChar w:fldCharType="begin"/>
        </w:r>
        <w:r>
          <w:instrText xml:space="preserve"> PAGEREF _Toc256000016 \h </w:instrText>
        </w:r>
        <w:r>
          <w:fldChar w:fldCharType="separate"/>
        </w:r>
        <w:r>
          <w:t>60</w:t>
        </w:r>
        <w:r>
          <w:fldChar w:fldCharType="end"/>
        </w:r>
      </w:hyperlink>
    </w:p>
    <w:p>
      <w:pPr>
        <w:pStyle w:val="TOC1"/>
        <w:rPr>
          <w:rFonts w:asciiTheme="minorHAnsi" w:hAnsiTheme="minorHAnsi"/>
          <w:noProof/>
          <w:sz w:val="22"/>
        </w:rPr>
      </w:pPr>
      <w:hyperlink w:anchor="_Toc256000017" w:history="1">
        <w:r>
          <w:rPr>
            <w:rStyle w:val="Hyperlink"/>
          </w:rPr>
          <w:t>3.</w:t>
        </w:r>
        <w:r>
          <w:rPr>
            <w:rStyle w:val="Hyperlink"/>
          </w:rPr>
          <w:t xml:space="preserve"> </w:t>
        </w:r>
        <w:r>
          <w:rPr>
            <w:rStyle w:val="Hyperlink"/>
          </w:rPr>
          <w:t>Проблеми, свързани с изпълнението на програмата и приетите мерки</w:t>
        </w:r>
        <w:r>
          <w:tab/>
        </w:r>
        <w:r>
          <w:fldChar w:fldCharType="begin"/>
        </w:r>
        <w:r>
          <w:instrText xml:space="preserve"> PAGEREF _Toc256000017 \h </w:instrText>
        </w:r>
        <w:r>
          <w:fldChar w:fldCharType="separate"/>
        </w:r>
        <w:r>
          <w:t>61</w:t>
        </w:r>
        <w:r>
          <w:fldChar w:fldCharType="end"/>
        </w:r>
      </w:hyperlink>
    </w:p>
    <w:p>
      <w:pPr>
        <w:pStyle w:val="TOC2"/>
        <w:rPr>
          <w:rFonts w:asciiTheme="minorHAnsi" w:hAnsiTheme="minorHAnsi"/>
          <w:noProof/>
          <w:sz w:val="22"/>
        </w:rPr>
      </w:pPr>
      <w:hyperlink w:anchor="_Toc256000018" w:history="1">
        <w:r>
          <w:rPr>
            <w:rStyle w:val="Hyperlink"/>
          </w:rPr>
          <w:t>3.a)</w:t>
        </w:r>
        <w:r>
          <w:rPr>
            <w:rStyle w:val="Hyperlink"/>
          </w:rPr>
          <w:t xml:space="preserve"> </w:t>
        </w:r>
        <w:r>
          <w:rPr>
            <w:rStyle w:val="Hyperlink"/>
          </w:rPr>
          <w:t>Описание на предприетите стъпки за осигуряване на качеството и ефективността на изпълнението на програмата</w:t>
        </w:r>
        <w:r>
          <w:tab/>
        </w:r>
        <w:r>
          <w:fldChar w:fldCharType="begin"/>
        </w:r>
        <w:r>
          <w:instrText xml:space="preserve"> PAGEREF _Toc256000018 \h </w:instrText>
        </w:r>
        <w:r>
          <w:fldChar w:fldCharType="separate"/>
        </w:r>
        <w:r>
          <w:t>61</w:t>
        </w:r>
        <w:r>
          <w:fldChar w:fldCharType="end"/>
        </w:r>
      </w:hyperlink>
    </w:p>
    <w:p>
      <w:pPr>
        <w:pStyle w:val="TOC2"/>
        <w:rPr>
          <w:rFonts w:asciiTheme="minorHAnsi" w:hAnsiTheme="minorHAnsi"/>
          <w:noProof/>
          <w:sz w:val="22"/>
        </w:rPr>
      </w:pPr>
      <w:hyperlink w:anchor="_Toc256000019" w:history="1">
        <w:r>
          <w:rPr>
            <w:rStyle w:val="Hyperlink"/>
          </w:rPr>
          <w:t>3.b)</w:t>
        </w:r>
        <w:r>
          <w:rPr>
            <w:rStyle w:val="Hyperlink"/>
          </w:rPr>
          <w:t xml:space="preserve"> </w:t>
        </w:r>
        <w:r>
          <w:rPr>
            <w:rStyle w:val="Hyperlink"/>
          </w:rPr>
          <w:t>Качество и ефикасност на механизмите за изпълнение</w:t>
        </w:r>
        <w:r>
          <w:tab/>
        </w:r>
        <w:r>
          <w:fldChar w:fldCharType="begin"/>
        </w:r>
        <w:r>
          <w:instrText xml:space="preserve"> PAGEREF _Toc256000019 \h </w:instrText>
        </w:r>
        <w:r>
          <w:fldChar w:fldCharType="separate"/>
        </w:r>
        <w:r>
          <w:t>64</w:t>
        </w:r>
        <w:r>
          <w:fldChar w:fldCharType="end"/>
        </w:r>
      </w:hyperlink>
    </w:p>
    <w:p>
      <w:pPr>
        <w:pStyle w:val="TOC1"/>
        <w:rPr>
          <w:rFonts w:asciiTheme="minorHAnsi" w:hAnsiTheme="minorHAnsi"/>
          <w:noProof/>
          <w:sz w:val="22"/>
        </w:rPr>
      </w:pPr>
      <w:hyperlink w:anchor="_Toc256000020" w:history="1">
        <w:r>
          <w:rPr>
            <w:rStyle w:val="Hyperlink"/>
          </w:rPr>
          <w:t>4.</w:t>
        </w:r>
        <w:r>
          <w:rPr>
            <w:rStyle w:val="Hyperlink"/>
          </w:rPr>
          <w:t xml:space="preserve"> </w:t>
        </w:r>
        <w:r>
          <w:rPr>
            <w:rStyle w:val="Hyperlink"/>
          </w:rPr>
          <w:t>Стъпки, предприети за прилагане на техническата помощ и изискванията за публичност на програмите</w:t>
        </w:r>
        <w:r>
          <w:tab/>
        </w:r>
        <w:r>
          <w:fldChar w:fldCharType="begin"/>
        </w:r>
        <w:r>
          <w:instrText xml:space="preserve"> PAGEREF _Toc256000020 \h </w:instrText>
        </w:r>
        <w:r>
          <w:fldChar w:fldCharType="separate"/>
        </w:r>
        <w:r>
          <w:t>66</w:t>
        </w:r>
        <w:r>
          <w:fldChar w:fldCharType="end"/>
        </w:r>
      </w:hyperlink>
    </w:p>
    <w:p>
      <w:pPr>
        <w:pStyle w:val="TOC2"/>
        <w:rPr>
          <w:rFonts w:asciiTheme="minorHAnsi" w:hAnsiTheme="minorHAnsi"/>
          <w:noProof/>
          <w:sz w:val="22"/>
        </w:rPr>
      </w:pPr>
      <w:hyperlink w:anchor="_Toc256000021" w:history="1">
        <w:r>
          <w:rPr>
            <w:rStyle w:val="Hyperlink"/>
          </w:rPr>
          <w:t>4.a)</w:t>
        </w:r>
        <w:r>
          <w:rPr>
            <w:rStyle w:val="Hyperlink"/>
          </w:rPr>
          <w:t xml:space="preserve"> </w:t>
        </w:r>
        <w:r>
          <w:rPr>
            <w:rStyle w:val="Hyperlink"/>
          </w:rPr>
          <w:t>Предприети действия и актуално състояние по отношение на създаването на НМСР и изпълнението на нейния план за действие</w:t>
        </w:r>
        <w:r>
          <w:tab/>
        </w:r>
        <w:r>
          <w:fldChar w:fldCharType="begin"/>
        </w:r>
        <w:r>
          <w:instrText xml:space="preserve"> PAGEREF _Toc256000021 \h </w:instrText>
        </w:r>
        <w:r>
          <w:fldChar w:fldCharType="separate"/>
        </w:r>
        <w:r>
          <w:t>66</w:t>
        </w:r>
        <w:r>
          <w:fldChar w:fldCharType="end"/>
        </w:r>
      </w:hyperlink>
    </w:p>
    <w:p>
      <w:pPr>
        <w:pStyle w:val="TOC3"/>
        <w:rPr>
          <w:rFonts w:asciiTheme="minorHAnsi" w:hAnsiTheme="minorHAnsi"/>
          <w:noProof/>
          <w:sz w:val="22"/>
        </w:rPr>
      </w:pPr>
      <w:hyperlink w:anchor="_Toc256000022" w:history="1">
        <w:r>
          <w:rPr>
            <w:rStyle w:val="Hyperlink"/>
          </w:rPr>
          <w:t>4.a1)</w:t>
        </w:r>
        <w:r>
          <w:rPr>
            <w:rStyle w:val="Hyperlink"/>
          </w:rPr>
          <w:t xml:space="preserve"> </w:t>
        </w:r>
        <w:r>
          <w:rPr>
            <w:rStyle w:val="Hyperlink"/>
          </w:rPr>
          <w:t>Предприети действия и актуално състояние по отношение на създаването на НМСР (структура на управление и звено за подкрепа на мрежата)</w:t>
        </w:r>
        <w:r>
          <w:tab/>
        </w:r>
        <w:r>
          <w:fldChar w:fldCharType="begin"/>
        </w:r>
        <w:r>
          <w:instrText xml:space="preserve"> PAGEREF _Toc256000022 \h </w:instrText>
        </w:r>
        <w:r>
          <w:fldChar w:fldCharType="separate"/>
        </w:r>
        <w:r>
          <w:t>66</w:t>
        </w:r>
        <w:r>
          <w:fldChar w:fldCharType="end"/>
        </w:r>
      </w:hyperlink>
    </w:p>
    <w:p>
      <w:pPr>
        <w:pStyle w:val="TOC3"/>
        <w:rPr>
          <w:rFonts w:asciiTheme="minorHAnsi" w:hAnsiTheme="minorHAnsi"/>
          <w:noProof/>
          <w:sz w:val="22"/>
        </w:rPr>
      </w:pPr>
      <w:hyperlink w:anchor="_Toc256000023" w:history="1">
        <w:r>
          <w:rPr>
            <w:rStyle w:val="Hyperlink"/>
          </w:rPr>
          <w:t>4.a2)</w:t>
        </w:r>
        <w:r>
          <w:rPr>
            <w:rStyle w:val="Hyperlink"/>
          </w:rPr>
          <w:t xml:space="preserve"> </w:t>
        </w:r>
        <w:r>
          <w:rPr>
            <w:rStyle w:val="Hyperlink"/>
          </w:rPr>
          <w:t>Предприетите действия и актуалното състояние по отношение на изпълнението на плана за действие</w:t>
        </w:r>
        <w:r>
          <w:tab/>
        </w:r>
        <w:r>
          <w:fldChar w:fldCharType="begin"/>
        </w:r>
        <w:r>
          <w:instrText xml:space="preserve"> PAGEREF _Toc256000023 \h </w:instrText>
        </w:r>
        <w:r>
          <w:fldChar w:fldCharType="separate"/>
        </w:r>
        <w:r>
          <w:t>67</w:t>
        </w:r>
        <w:r>
          <w:fldChar w:fldCharType="end"/>
        </w:r>
      </w:hyperlink>
    </w:p>
    <w:p>
      <w:pPr>
        <w:pStyle w:val="TOC2"/>
        <w:rPr>
          <w:rFonts w:asciiTheme="minorHAnsi" w:hAnsiTheme="minorHAnsi"/>
          <w:noProof/>
          <w:sz w:val="22"/>
        </w:rPr>
      </w:pPr>
      <w:hyperlink w:anchor="_Toc256000024" w:history="1">
        <w:r>
          <w:rPr>
            <w:rStyle w:val="Hyperlink"/>
          </w:rPr>
          <w:t>4.b)</w:t>
        </w:r>
        <w:r>
          <w:rPr>
            <w:rStyle w:val="Hyperlink"/>
          </w:rPr>
          <w:t xml:space="preserve"> </w:t>
        </w:r>
        <w:r>
          <w:rPr>
            <w:rStyle w:val="Hyperlink"/>
          </w:rPr>
          <w:t>Стъпки, предприети за осигуряване на публичност на програмата (член 13 от Регламент за изпълнение (ЕС) № 808/2014 на Комисията)</w:t>
        </w:r>
        <w:r>
          <w:tab/>
        </w:r>
        <w:r>
          <w:fldChar w:fldCharType="begin"/>
        </w:r>
        <w:r>
          <w:instrText xml:space="preserve"> PAGEREF _Toc256000024 \h </w:instrText>
        </w:r>
        <w:r>
          <w:fldChar w:fldCharType="separate"/>
        </w:r>
        <w:r>
          <w:t>67</w:t>
        </w:r>
        <w:r>
          <w:fldChar w:fldCharType="end"/>
        </w:r>
      </w:hyperlink>
    </w:p>
    <w:p>
      <w:pPr>
        <w:pStyle w:val="TOC1"/>
        <w:rPr>
          <w:rFonts w:asciiTheme="minorHAnsi" w:hAnsiTheme="minorHAnsi"/>
          <w:noProof/>
          <w:sz w:val="22"/>
        </w:rPr>
      </w:pPr>
      <w:hyperlink w:anchor="_Toc256000025" w:history="1">
        <w:r>
          <w:rPr>
            <w:rStyle w:val="Hyperlink"/>
          </w:rPr>
          <w:t>5.</w:t>
        </w:r>
        <w:r>
          <w:rPr>
            <w:rStyle w:val="Hyperlink"/>
          </w:rPr>
          <w:t xml:space="preserve"> </w:t>
        </w:r>
        <w:r>
          <w:rPr>
            <w:rStyle w:val="Hyperlink"/>
          </w:rPr>
          <w:t>Действия, предприети за изпълнение на предварителните условия</w:t>
        </w:r>
        <w:r>
          <w:tab/>
        </w:r>
        <w:r>
          <w:fldChar w:fldCharType="begin"/>
        </w:r>
        <w:r>
          <w:instrText xml:space="preserve"> PAGEREF _Toc256000025 \h </w:instrText>
        </w:r>
        <w:r>
          <w:fldChar w:fldCharType="separate"/>
        </w:r>
        <w:r>
          <w:t>68</w:t>
        </w:r>
        <w:r>
          <w:fldChar w:fldCharType="end"/>
        </w:r>
      </w:hyperlink>
    </w:p>
    <w:p>
      <w:pPr>
        <w:pStyle w:val="TOC1"/>
        <w:rPr>
          <w:rFonts w:asciiTheme="minorHAnsi" w:hAnsiTheme="minorHAnsi"/>
          <w:noProof/>
          <w:sz w:val="22"/>
        </w:rPr>
      </w:pPr>
      <w:hyperlink w:anchor="_Toc256000026" w:history="1">
        <w:r>
          <w:rPr>
            <w:rStyle w:val="Hyperlink"/>
          </w:rPr>
          <w:t>6.</w:t>
        </w:r>
        <w:r>
          <w:rPr>
            <w:rStyle w:val="Hyperlink"/>
          </w:rPr>
          <w:t xml:space="preserve"> </w:t>
        </w:r>
        <w:r>
          <w:rPr>
            <w:rStyle w:val="Hyperlink"/>
          </w:rPr>
          <w:t>Описание на изпълнението на подпрограмите</w:t>
        </w:r>
        <w:r>
          <w:tab/>
        </w:r>
        <w:r>
          <w:fldChar w:fldCharType="begin"/>
        </w:r>
        <w:r>
          <w:instrText xml:space="preserve"> PAGEREF _Toc256000026 \h </w:instrText>
        </w:r>
        <w:r>
          <w:fldChar w:fldCharType="separate"/>
        </w:r>
        <w:r>
          <w:t>69</w:t>
        </w:r>
        <w:r>
          <w:fldChar w:fldCharType="end"/>
        </w:r>
      </w:hyperlink>
    </w:p>
    <w:p>
      <w:pPr>
        <w:pStyle w:val="TOC1"/>
        <w:rPr>
          <w:rFonts w:asciiTheme="minorHAnsi" w:hAnsiTheme="minorHAnsi"/>
          <w:noProof/>
          <w:sz w:val="22"/>
        </w:rPr>
      </w:pPr>
      <w:hyperlink w:anchor="_Toc256000027" w:history="1">
        <w:r>
          <w:rPr>
            <w:rStyle w:val="Hyperlink"/>
          </w:rPr>
          <w:t>7.</w:t>
        </w:r>
        <w:r>
          <w:rPr>
            <w:rStyle w:val="Hyperlink"/>
          </w:rPr>
          <w:t xml:space="preserve"> </w:t>
        </w:r>
        <w:r>
          <w:rPr>
            <w:rStyle w:val="Hyperlink"/>
          </w:rPr>
          <w:t>Оценка на информацията и напредъка в постигането на целите на програмата</w:t>
        </w:r>
        <w:r>
          <w:tab/>
        </w:r>
        <w:r>
          <w:fldChar w:fldCharType="begin"/>
        </w:r>
        <w:r>
          <w:instrText xml:space="preserve"> PAGEREF _Toc256000027 \h </w:instrText>
        </w:r>
        <w:r>
          <w:fldChar w:fldCharType="separate"/>
        </w:r>
        <w:r>
          <w:t>70</w:t>
        </w:r>
        <w:r>
          <w:fldChar w:fldCharType="end"/>
        </w:r>
      </w:hyperlink>
    </w:p>
    <w:p>
      <w:pPr>
        <w:pStyle w:val="TOC1"/>
        <w:rPr>
          <w:rFonts w:asciiTheme="minorHAnsi" w:hAnsiTheme="minorHAnsi"/>
          <w:noProof/>
          <w:sz w:val="22"/>
        </w:rPr>
      </w:pPr>
      <w:hyperlink w:anchor="_Toc256000028" w:history="1">
        <w:r>
          <w:rPr>
            <w:rStyle w:val="Hyperlink"/>
          </w:rPr>
          <w:t>8.</w:t>
        </w:r>
        <w:r>
          <w:rPr>
            <w:rStyle w:val="Hyperlink"/>
          </w:rPr>
          <w:t xml:space="preserve"> </w:t>
        </w:r>
        <w:r>
          <w:rPr>
            <w:rStyle w:val="Hyperlink"/>
          </w:rPr>
          <w:t>Изпълнение на дейности с цел отчитане на принципите, определени в членове 5, 7 и 8 от Регламент (ЕС) № 1303/2013</w:t>
        </w:r>
        <w:r>
          <w:tab/>
        </w:r>
        <w:r>
          <w:fldChar w:fldCharType="begin"/>
        </w:r>
        <w:r>
          <w:instrText xml:space="preserve"> PAGEREF _Toc256000028 \h </w:instrText>
        </w:r>
        <w:r>
          <w:fldChar w:fldCharType="separate"/>
        </w:r>
        <w:r>
          <w:t>71</w:t>
        </w:r>
        <w:r>
          <w:fldChar w:fldCharType="end"/>
        </w:r>
      </w:hyperlink>
    </w:p>
    <w:p>
      <w:pPr>
        <w:pStyle w:val="TOC1"/>
        <w:rPr>
          <w:rFonts w:asciiTheme="minorHAnsi" w:hAnsiTheme="minorHAnsi"/>
          <w:noProof/>
          <w:sz w:val="22"/>
        </w:rPr>
      </w:pPr>
      <w:hyperlink w:anchor="_Toc256000029" w:history="1">
        <w:r>
          <w:rPr>
            <w:rStyle w:val="Hyperlink"/>
          </w:rPr>
          <w:t>9.</w:t>
        </w:r>
        <w:r>
          <w:rPr>
            <w:rStyle w:val="Hyperlink"/>
          </w:rPr>
          <w:t xml:space="preserve"> </w:t>
        </w:r>
        <w:r>
          <w:rPr>
            <w:rStyle w:val="Hyperlink"/>
          </w:rPr>
          <w:t>Напредък в осигуряването на интегриран подход при използването на ЕЗФРСР и на други финансови инструменти на ЕС</w:t>
        </w:r>
        <w:r>
          <w:tab/>
        </w:r>
        <w:r>
          <w:fldChar w:fldCharType="begin"/>
        </w:r>
        <w:r>
          <w:instrText xml:space="preserve"> PAGEREF _Toc256000029 \h </w:instrText>
        </w:r>
        <w:r>
          <w:fldChar w:fldCharType="separate"/>
        </w:r>
        <w:r>
          <w:t>73</w:t>
        </w:r>
        <w:r>
          <w:fldChar w:fldCharType="end"/>
        </w:r>
      </w:hyperlink>
    </w:p>
    <w:p>
      <w:pPr>
        <w:pStyle w:val="TOC1"/>
        <w:rPr>
          <w:rFonts w:asciiTheme="minorHAnsi" w:hAnsiTheme="minorHAnsi"/>
          <w:noProof/>
          <w:sz w:val="22"/>
        </w:rPr>
      </w:pPr>
      <w:hyperlink w:anchor="_Toc256000030" w:history="1">
        <w:r>
          <w:rPr>
            <w:rStyle w:val="Hyperlink"/>
          </w:rPr>
          <w:t>10.</w:t>
        </w:r>
        <w:r>
          <w:rPr>
            <w:rStyle w:val="Hyperlink"/>
          </w:rPr>
          <w:t xml:space="preserve"> </w:t>
        </w:r>
        <w:r>
          <w:rPr>
            <w:rStyle w:val="Hyperlink"/>
          </w:rPr>
          <w:t>Доклад за изпълнението на финансовите инструменти (член 46 от Регламент (ЕС) № 1303/2013)</w:t>
        </w:r>
        <w:r>
          <w:tab/>
        </w:r>
        <w:r>
          <w:fldChar w:fldCharType="begin"/>
        </w:r>
        <w:r>
          <w:instrText xml:space="preserve"> PAGEREF _Toc256000030 \h </w:instrText>
        </w:r>
        <w:r>
          <w:fldChar w:fldCharType="separate"/>
        </w:r>
        <w:r>
          <w:t>74</w:t>
        </w:r>
        <w:r>
          <w:fldChar w:fldCharType="end"/>
        </w:r>
      </w:hyperlink>
    </w:p>
    <w:p>
      <w:pPr>
        <w:pStyle w:val="TOC1"/>
        <w:rPr>
          <w:rFonts w:asciiTheme="minorHAnsi" w:hAnsiTheme="minorHAnsi"/>
          <w:noProof/>
          <w:sz w:val="22"/>
        </w:rPr>
      </w:pPr>
      <w:hyperlink w:anchor="_Toc256000031" w:history="1">
        <w:r>
          <w:rPr>
            <w:rStyle w:val="Hyperlink"/>
          </w:rPr>
          <w:t>11.</w:t>
        </w:r>
        <w:r>
          <w:rPr>
            <w:rStyle w:val="Hyperlink"/>
          </w:rPr>
          <w:t xml:space="preserve"> </w:t>
        </w:r>
        <w:r>
          <w:rPr>
            <w:rStyle w:val="Hyperlink"/>
          </w:rPr>
          <w:t>Кодиращи таблици за общи и специфични за програмата показатели и количествени целеви стойности</w:t>
        </w:r>
        <w:r>
          <w:tab/>
        </w:r>
        <w:r>
          <w:fldChar w:fldCharType="begin"/>
        </w:r>
        <w:r>
          <w:instrText xml:space="preserve"> PAGEREF _Toc256000031 \h </w:instrText>
        </w:r>
        <w:r>
          <w:fldChar w:fldCharType="separate"/>
        </w:r>
        <w:r>
          <w:t>89</w:t>
        </w:r>
        <w:r>
          <w:fldChar w:fldCharType="end"/>
        </w:r>
      </w:hyperlink>
    </w:p>
    <w:p>
      <w:pPr>
        <w:pStyle w:val="TOC2"/>
        <w:rPr>
          <w:rFonts w:asciiTheme="minorHAnsi" w:hAnsiTheme="minorHAnsi"/>
          <w:noProof/>
          <w:sz w:val="22"/>
        </w:rPr>
      </w:pPr>
      <w:hyperlink w:anchor="_Toc256000032" w:history="1">
        <w:r>
          <w:rPr>
            <w:rStyle w:val="Hyperlink"/>
          </w:rPr>
          <w:t>Приложение II</w:t>
        </w:r>
        <w:r>
          <w:tab/>
        </w:r>
        <w:r>
          <w:fldChar w:fldCharType="begin"/>
        </w:r>
        <w:r>
          <w:instrText xml:space="preserve"> PAGEREF _Toc256000032 \h </w:instrText>
        </w:r>
        <w:r>
          <w:fldChar w:fldCharType="separate"/>
        </w:r>
        <w:r>
          <w:t>90</w:t>
        </w:r>
        <w:r>
          <w:fldChar w:fldCharType="end"/>
        </w:r>
      </w:hyperlink>
    </w:p>
    <w:p>
      <w:pPr>
        <w:pStyle w:val="TOC2"/>
        <w:rPr>
          <w:rFonts w:asciiTheme="minorHAnsi" w:hAnsiTheme="minorHAnsi"/>
          <w:noProof/>
          <w:sz w:val="22"/>
        </w:rPr>
      </w:pPr>
      <w:hyperlink w:anchor="_Toc256000033" w:history="1">
        <w:r>
          <w:rPr>
            <w:rStyle w:val="Hyperlink"/>
          </w:rPr>
          <w:t>Документи</w:t>
        </w:r>
        <w:r>
          <w:tab/>
        </w:r>
        <w:r>
          <w:fldChar w:fldCharType="begin"/>
        </w:r>
        <w:r>
          <w:instrText xml:space="preserve"> PAGEREF _Toc256000033 \h </w:instrText>
        </w:r>
        <w:r>
          <w:fldChar w:fldCharType="separate"/>
        </w:r>
        <w:r>
          <w:t>114</w:t>
        </w:r>
        <w:r>
          <w:fldChar w:fldCharType="end"/>
        </w:r>
      </w:hyperlink>
    </w:p>
    <w:p>
      <w:pPr>
        <w:sectPr>
          <w:pgMar w:top="900" w:right="900" w:bottom="900" w:left="900" w:header="720" w:footer="720"/>
          <w:cols w:space="720"/>
        </w:sectPr>
      </w:pPr>
      <w:r>
        <w:fldChar w:fldCharType="end"/>
      </w:r>
    </w:p>
    <w:p>
      <w:pPr>
        <w:pStyle w:val="Heading1"/>
      </w:pPr>
      <w:bookmarkStart w:id="0" w:name="_Toc256000000"/>
      <w:r>
        <w:t>Ключова информация относно изпълнението на програмата и нейните приоритети</w:t>
      </w:r>
      <w:bookmarkEnd w:id="0"/>
    </w:p>
    <w:p>
      <w:pPr>
        <w:pStyle w:val="Heading2"/>
      </w:pPr>
      <w:bookmarkStart w:id="1" w:name="_Toc256000001"/>
      <w:r>
        <w:t>Финансови данни</w:t>
      </w:r>
      <w:bookmarkEnd w:id="1"/>
    </w:p>
    <w:p>
      <w:r>
        <w:t>Вж. приложените документи</w:t>
      </w:r>
    </w:p>
    <w:p>
      <w:pPr>
        <w:pStyle w:val="Heading2"/>
      </w:pPr>
      <w:bookmarkStart w:id="2" w:name="_Toc256000002"/>
      <w:r>
        <w:t>Общи и специфични за програмата показатели и количествени целеви стойности</w:t>
      </w:r>
      <w:bookmarkEnd w:id="2"/>
    </w:p>
    <w:p>
      <w:pPr>
        <w:pStyle w:val="Heading3"/>
        <w:jc w:val="left"/>
        <w:rPr>
          <w:b w:val="0"/>
        </w:rPr>
      </w:pPr>
      <w:bookmarkStart w:id="3" w:name="_Toc256000003"/>
      <w:r>
        <w:rPr>
          <w:b w:val="0"/>
        </w:rPr>
        <w:t>Таблица с общ преглед</w:t>
      </w:r>
      <w:bookmarkEnd w:id="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2605"/>
        <w:gridCol w:w="1042"/>
        <w:gridCol w:w="1563"/>
        <w:gridCol w:w="1042"/>
        <w:gridCol w:w="1563"/>
        <w:gridCol w:w="1042"/>
        <w:gridCol w:w="1563"/>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gridSpan w:val="7"/>
            <w:shd w:val="clear" w:color="auto" w:fill="808080"/>
          </w:tcPr>
          <w:p>
            <w:pPr>
              <w:keepNext/>
              <w:spacing w:before="60" w:after="60"/>
              <w:jc w:val="center"/>
              <w:rPr>
                <w:b/>
                <w:sz w:val="20"/>
              </w:rPr>
            </w:pPr>
            <w:r>
              <w:rPr>
                <w:b/>
                <w:sz w:val="20"/>
              </w:rPr>
              <w:t>Акцентирана област 1A</w:t>
            </w:r>
          </w:p>
        </w:tc>
      </w:tr>
      <w:tr>
        <w:tblPrEx>
          <w:tblW w:w="5000" w:type="pct"/>
          <w:tblCellMar>
            <w:left w:w="108" w:type="dxa"/>
            <w:right w:w="108" w:type="dxa"/>
          </w:tblCellMar>
        </w:tblPrEx>
        <w:tc>
          <w:tcPr>
            <w:tcW w:w="500" w:type="pct"/>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shd w:val="clear" w:color="auto" w:fill="C0C0C0"/>
            <w:vAlign w:val="center"/>
          </w:tcPr>
          <w:p>
            <w:pPr>
              <w:keepNext/>
              <w:spacing w:before="60" w:after="60"/>
              <w:jc w:val="center"/>
              <w:rPr>
                <w:b w:val="0"/>
                <w:sz w:val="16"/>
              </w:rPr>
            </w:pPr>
            <w:r>
              <w:rPr>
                <w:b w:val="0"/>
                <w:sz w:val="16"/>
              </w:rPr>
              <w:t>Период</w:t>
            </w:r>
          </w:p>
        </w:tc>
        <w:tc>
          <w:tcPr>
            <w:tcW w:w="500" w:type="pct"/>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shd w:val="clear" w:color="auto" w:fill="C0C0C0"/>
            <w:vAlign w:val="center"/>
          </w:tcPr>
          <w:p>
            <w:pPr>
              <w:keepNext/>
              <w:spacing w:before="60" w:after="60"/>
              <w:jc w:val="center"/>
              <w:rPr>
                <w:b w:val="0"/>
                <w:sz w:val="16"/>
              </w:rPr>
            </w:pPr>
            <w:r>
              <w:rPr>
                <w:b w:val="0"/>
                <w:sz w:val="16"/>
              </w:rPr>
              <w:t>Усвояване (%)</w:t>
            </w:r>
          </w:p>
        </w:tc>
        <w:tc>
          <w:tcPr>
            <w:tcW w:w="500" w:type="pct"/>
            <w:shd w:val="clear" w:color="auto" w:fill="C0C0C0"/>
            <w:vAlign w:val="center"/>
          </w:tcPr>
          <w:p>
            <w:pPr>
              <w:keepNext/>
              <w:spacing w:before="60" w:after="60"/>
              <w:jc w:val="center"/>
              <w:rPr>
                <w:b w:val="0"/>
                <w:sz w:val="16"/>
              </w:rPr>
            </w:pPr>
            <w:r>
              <w:rPr>
                <w:b w:val="0"/>
                <w:sz w:val="16"/>
              </w:rPr>
              <w:t>Реализирани</w:t>
            </w:r>
          </w:p>
        </w:tc>
        <w:tc>
          <w:tcPr>
            <w:tcW w:w="500" w:type="pct"/>
            <w:shd w:val="clear" w:color="auto" w:fill="C0C0C0"/>
            <w:vAlign w:val="center"/>
          </w:tcPr>
          <w:p>
            <w:pPr>
              <w:keepNext/>
              <w:spacing w:before="60" w:after="60"/>
              <w:jc w:val="center"/>
              <w:rPr>
                <w:b w:val="0"/>
                <w:sz w:val="16"/>
              </w:rPr>
            </w:pPr>
            <w:r>
              <w:rPr>
                <w:b w:val="0"/>
                <w:sz w:val="16"/>
              </w:rPr>
              <w:t>Усвояване (%)</w:t>
            </w:r>
          </w:p>
        </w:tc>
        <w:tc>
          <w:tcPr>
            <w:tcW w:w="500" w:type="pct"/>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vMerge w:val="restart"/>
            <w:shd w:val="clear" w:color="auto" w:fill="FFFFFF"/>
            <w:vAlign w:val="center"/>
          </w:tcPr>
          <w:p>
            <w:pPr>
              <w:keepNext/>
              <w:spacing w:before="60" w:after="60"/>
              <w:jc w:val="left"/>
              <w:rPr>
                <w:b w:val="0"/>
                <w:sz w:val="16"/>
              </w:rPr>
            </w:pPr>
            <w:r>
              <w:rPr>
                <w:b w:val="0"/>
                <w:sz w:val="16"/>
              </w:rPr>
              <w:t>T1: процент на разходи по членове 14, 15 и 35 от Регламент (ЕС) № 1305/2013 във връзка с общите разходи за ПРСР (област с поставен акцент 1А)</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0,53</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57,19</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0,93</w:t>
            </w: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0,43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46,40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0,41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44,24</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0,33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35,61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0,29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31,29</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0,23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24,82</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19,42</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11,87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spacing w:before="60" w:after="60"/>
              <w:jc w:val="left"/>
              <w:rPr>
                <w:b w:val="0"/>
                <w:sz w:val="16"/>
              </w:rPr>
            </w:pP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spacing w:before="60" w:after="60"/>
              <w:jc w:val="right"/>
              <w:rPr>
                <w:b w:val="0"/>
                <w:sz w:val="16"/>
              </w:rPr>
            </w:pPr>
          </w:p>
        </w:tc>
        <w:tc>
          <w:tcPr>
            <w:tcW w:w="500" w:type="pct"/>
            <w:tcBorders>
              <w:bottom w:val="single" w:sz="4" w:space="0" w:color="auto"/>
            </w:tcBorders>
            <w:shd w:val="clear" w:color="auto" w:fill="FFFFFF"/>
            <w:vAlign w:val="center"/>
          </w:tcPr>
          <w:p>
            <w:pPr>
              <w:spacing w:before="60" w:after="60"/>
              <w:jc w:val="right"/>
              <w:rPr>
                <w:b w:val="0"/>
                <w:sz w:val="16"/>
              </w:rPr>
            </w:pPr>
          </w:p>
        </w:tc>
        <w:tc>
          <w:tcPr>
            <w:tcW w:w="750" w:type="pct"/>
            <w:tcBorders>
              <w:bottom w:val="single" w:sz="4" w:space="0" w:color="auto"/>
            </w:tcBorders>
            <w:shd w:val="clear" w:color="auto" w:fill="FFFFFF"/>
            <w:vAlign w:val="center"/>
          </w:tcPr>
          <w:p>
            <w:pPr>
              <w:spacing w:before="60" w:after="60"/>
              <w:jc w:val="right"/>
              <w:rPr>
                <w:b w:val="0"/>
                <w:sz w:val="16"/>
              </w:rPr>
            </w:pPr>
          </w:p>
        </w:tc>
        <w:tc>
          <w:tcPr>
            <w:tcW w:w="500" w:type="pct"/>
            <w:tcBorders>
              <w:bottom w:val="single" w:sz="4" w:space="0" w:color="auto"/>
            </w:tcBorders>
            <w:shd w:val="clear" w:color="auto" w:fill="FFFFFF"/>
            <w:vAlign w:val="center"/>
          </w:tcPr>
          <w:p>
            <w:pPr>
              <w:spacing w:before="60" w:after="60"/>
              <w:jc w:val="right"/>
              <w:rPr>
                <w:b w:val="0"/>
                <w:sz w:val="16"/>
              </w:rPr>
            </w:pPr>
          </w:p>
        </w:tc>
        <w:tc>
          <w:tcPr>
            <w:tcW w:w="750" w:type="pct"/>
            <w:vMerge/>
            <w:tcBorders>
              <w:bottom w:val="single" w:sz="4" w:space="0" w:color="auto"/>
            </w:tcBorders>
            <w:shd w:val="clear" w:color="auto" w:fill="FFFFFF"/>
            <w:vAlign w:val="center"/>
          </w:tcPr>
          <w:p>
            <w:pPr>
              <w:spacing w:before="60" w:after="60"/>
              <w:jc w:val="right"/>
              <w:rPr>
                <w:b w:val="0"/>
                <w:sz w:val="16"/>
              </w:rPr>
            </w:pP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2605"/>
        <w:gridCol w:w="1042"/>
        <w:gridCol w:w="1563"/>
        <w:gridCol w:w="1042"/>
        <w:gridCol w:w="1563"/>
        <w:gridCol w:w="1042"/>
        <w:gridCol w:w="1563"/>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7"/>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1B</w:t>
            </w:r>
          </w:p>
        </w:tc>
      </w:tr>
      <w:tr>
        <w:tblPrEx>
          <w:tblW w:w="5000" w:type="pct"/>
          <w:tblCellMar>
            <w:left w:w="108" w:type="dxa"/>
            <w:right w:w="108" w:type="dxa"/>
          </w:tblCellMar>
        </w:tblPrEx>
        <w:trPr>
          <w:trHeight w:hRule="auto" w:val="0"/>
        </w:trPr>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vMerge w:val="restart"/>
            <w:tcBorders>
              <w:bottom w:val="single" w:sz="4" w:space="0" w:color="auto"/>
            </w:tcBorders>
            <w:shd w:val="clear" w:color="auto" w:fill="FFFFFF"/>
            <w:vAlign w:val="center"/>
          </w:tcPr>
          <w:p>
            <w:pPr>
              <w:keepNext/>
              <w:spacing w:before="60" w:after="60"/>
              <w:jc w:val="left"/>
              <w:rPr>
                <w:b w:val="0"/>
                <w:sz w:val="16"/>
              </w:rPr>
            </w:pPr>
            <w:r>
              <w:rPr>
                <w:b w:val="0"/>
                <w:sz w:val="16"/>
              </w:rPr>
              <w:t>T2: общ брой на операциите за сътрудничество, подпомагани по мярката за сътрудничество (член 35 от Регламент (ЕС) № 1305/2013) (групи, мрежи/клъстери, пилотни проекти...) (област с поставен акцент 1Б)</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19,00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4,04</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470,00</w:t>
            </w: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2,98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spacing w:before="60" w:after="60"/>
              <w:jc w:val="left"/>
              <w:rPr>
                <w:b w:val="0"/>
                <w:sz w:val="16"/>
              </w:rPr>
            </w:pP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spacing w:before="60" w:after="60"/>
              <w:jc w:val="right"/>
              <w:rPr>
                <w:b w:val="0"/>
                <w:sz w:val="16"/>
              </w:rPr>
            </w:pPr>
          </w:p>
        </w:tc>
        <w:tc>
          <w:tcPr>
            <w:tcW w:w="500" w:type="pct"/>
            <w:tcBorders>
              <w:bottom w:val="single" w:sz="4" w:space="0" w:color="auto"/>
            </w:tcBorders>
            <w:shd w:val="clear" w:color="auto" w:fill="FFFFFF"/>
            <w:vAlign w:val="center"/>
          </w:tcPr>
          <w:p>
            <w:pPr>
              <w:spacing w:before="60" w:after="60"/>
              <w:jc w:val="right"/>
              <w:rPr>
                <w:b w:val="0"/>
                <w:sz w:val="16"/>
              </w:rPr>
            </w:pPr>
          </w:p>
        </w:tc>
        <w:tc>
          <w:tcPr>
            <w:tcW w:w="750" w:type="pct"/>
            <w:tcBorders>
              <w:bottom w:val="single" w:sz="4" w:space="0" w:color="auto"/>
            </w:tcBorders>
            <w:shd w:val="clear" w:color="auto" w:fill="FFFFFF"/>
            <w:vAlign w:val="center"/>
          </w:tcPr>
          <w:p>
            <w:pPr>
              <w:spacing w:before="60" w:after="60"/>
              <w:jc w:val="right"/>
              <w:rPr>
                <w:b w:val="0"/>
                <w:sz w:val="16"/>
              </w:rPr>
            </w:pPr>
          </w:p>
        </w:tc>
        <w:tc>
          <w:tcPr>
            <w:tcW w:w="500" w:type="pct"/>
            <w:tcBorders>
              <w:bottom w:val="single" w:sz="4" w:space="0" w:color="auto"/>
            </w:tcBorders>
            <w:shd w:val="clear" w:color="auto" w:fill="FFFFFF"/>
            <w:vAlign w:val="center"/>
          </w:tcPr>
          <w:p>
            <w:pPr>
              <w:spacing w:before="60" w:after="60"/>
              <w:jc w:val="right"/>
              <w:rPr>
                <w:b w:val="0"/>
                <w:sz w:val="16"/>
              </w:rPr>
            </w:pPr>
          </w:p>
        </w:tc>
        <w:tc>
          <w:tcPr>
            <w:tcW w:w="750" w:type="pct"/>
            <w:vMerge/>
            <w:tcBorders>
              <w:bottom w:val="single" w:sz="4" w:space="0" w:color="auto"/>
            </w:tcBorders>
            <w:shd w:val="clear" w:color="auto" w:fill="FFFFFF"/>
            <w:vAlign w:val="center"/>
          </w:tcPr>
          <w:p>
            <w:pPr>
              <w:spacing w:before="60" w:after="60"/>
              <w:jc w:val="right"/>
              <w:rPr>
                <w:b w:val="0"/>
                <w:sz w:val="16"/>
              </w:rPr>
            </w:pP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2605"/>
        <w:gridCol w:w="1042"/>
        <w:gridCol w:w="1563"/>
        <w:gridCol w:w="1042"/>
        <w:gridCol w:w="1563"/>
        <w:gridCol w:w="1042"/>
        <w:gridCol w:w="1563"/>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7"/>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1C</w:t>
            </w:r>
          </w:p>
        </w:tc>
      </w:tr>
      <w:tr>
        <w:tblPrEx>
          <w:tblW w:w="5000" w:type="pct"/>
          <w:tblCellMar>
            <w:left w:w="108" w:type="dxa"/>
            <w:right w:w="108" w:type="dxa"/>
          </w:tblCellMar>
        </w:tblPrEx>
        <w:trPr>
          <w:trHeight w:hRule="auto" w:val="0"/>
        </w:trPr>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vMerge w:val="restart"/>
            <w:tcBorders>
              <w:bottom w:val="single" w:sz="4" w:space="0" w:color="auto"/>
            </w:tcBorders>
            <w:shd w:val="clear" w:color="auto" w:fill="FFFFFF"/>
            <w:vAlign w:val="center"/>
          </w:tcPr>
          <w:p>
            <w:pPr>
              <w:keepNext/>
              <w:spacing w:before="60" w:after="60"/>
              <w:jc w:val="left"/>
              <w:rPr>
                <w:b w:val="0"/>
                <w:sz w:val="16"/>
              </w:rPr>
            </w:pPr>
            <w:r>
              <w:rPr>
                <w:b w:val="0"/>
                <w:sz w:val="16"/>
              </w:rPr>
              <w:t>T3: общ брой на участниците в обучения съгласно член 14 от Регламент (ЕС) № 1305/2013 (област с поставен акцент 1В)</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16 520,00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378,03</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4 370,00</w:t>
            </w: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2 280,00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52,17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2 030,00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46,45</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spacing w:before="60" w:after="60"/>
              <w:jc w:val="left"/>
              <w:rPr>
                <w:b w:val="0"/>
                <w:sz w:val="16"/>
              </w:rPr>
            </w:pP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spacing w:before="60" w:after="60"/>
              <w:jc w:val="right"/>
              <w:rPr>
                <w:b w:val="0"/>
                <w:sz w:val="16"/>
              </w:rPr>
            </w:pPr>
          </w:p>
        </w:tc>
        <w:tc>
          <w:tcPr>
            <w:tcW w:w="500" w:type="pct"/>
            <w:tcBorders>
              <w:bottom w:val="single" w:sz="4" w:space="0" w:color="auto"/>
            </w:tcBorders>
            <w:shd w:val="clear" w:color="auto" w:fill="FFFFFF"/>
            <w:vAlign w:val="center"/>
          </w:tcPr>
          <w:p>
            <w:pPr>
              <w:spacing w:before="60" w:after="60"/>
              <w:jc w:val="right"/>
              <w:rPr>
                <w:b w:val="0"/>
                <w:sz w:val="16"/>
              </w:rPr>
            </w:pPr>
          </w:p>
        </w:tc>
        <w:tc>
          <w:tcPr>
            <w:tcW w:w="750" w:type="pct"/>
            <w:tcBorders>
              <w:bottom w:val="single" w:sz="4" w:space="0" w:color="auto"/>
            </w:tcBorders>
            <w:shd w:val="clear" w:color="auto" w:fill="FFFFFF"/>
            <w:vAlign w:val="center"/>
          </w:tcPr>
          <w:p>
            <w:pPr>
              <w:spacing w:before="60" w:after="60"/>
              <w:jc w:val="right"/>
              <w:rPr>
                <w:b w:val="0"/>
                <w:sz w:val="16"/>
              </w:rPr>
            </w:pPr>
          </w:p>
        </w:tc>
        <w:tc>
          <w:tcPr>
            <w:tcW w:w="500" w:type="pct"/>
            <w:tcBorders>
              <w:bottom w:val="single" w:sz="4" w:space="0" w:color="auto"/>
            </w:tcBorders>
            <w:shd w:val="clear" w:color="auto" w:fill="FFFFFF"/>
            <w:vAlign w:val="center"/>
          </w:tcPr>
          <w:p>
            <w:pPr>
              <w:spacing w:before="60" w:after="60"/>
              <w:jc w:val="right"/>
              <w:rPr>
                <w:b w:val="0"/>
                <w:sz w:val="16"/>
              </w:rPr>
            </w:pPr>
          </w:p>
        </w:tc>
        <w:tc>
          <w:tcPr>
            <w:tcW w:w="750" w:type="pct"/>
            <w:vMerge/>
            <w:tcBorders>
              <w:bottom w:val="single" w:sz="4" w:space="0" w:color="auto"/>
            </w:tcBorders>
            <w:shd w:val="clear" w:color="auto" w:fill="FFFFFF"/>
            <w:vAlign w:val="center"/>
          </w:tcPr>
          <w:p>
            <w:pPr>
              <w:spacing w:before="60" w:after="60"/>
              <w:jc w:val="right"/>
              <w:rPr>
                <w:b w:val="0"/>
                <w:sz w:val="16"/>
              </w:rPr>
            </w:pP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2A</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T4: процент на земеделските стопанства, получаващи подпомагане по ПРСР за инвестиции в преструктуриране или модернизация (област с поставен акцент 2A)</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0,72</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133,38</w:t>
            </w: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0,55</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101,88</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0,54</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0,66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122,26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0,37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68,54</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0,26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48,16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0,25</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46,31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0,25</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46,31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0,25</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46,31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0,29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53,72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0,22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40,75</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0,29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53,72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0,38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70,39</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0,31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57,43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0,31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57,43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0,30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55,57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20,38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29,64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7,41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2 556 630,00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131,12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154 486,49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7,92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1 949 788,60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9 557 467,00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112,44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5 474 690,36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64,41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8 500 000,00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878 196 315,00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208,89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293 968 754,00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69,93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420 402 898,70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116 757 111,00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146,85</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78 324 357,00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98,51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79 506 176,50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5 547 611,00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234,89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994 241,98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42,10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2 361 837,80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M21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81 371 995,00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212,81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38 235 323,00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99,99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38 237 487,40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M22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38 477 921,84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128,86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29 859 419,00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1 132 465 050,84</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194,98</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417 151 852,83</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71,82</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580 817 608,00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2B</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T5: процент на земеделските стопанства, разполагащи с бизнес план за развитие/инвестиции за млади земеделски стопани, подпомагани по ПРСР (област с поставен акцент 2Б)</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1,09</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109,14</w:t>
            </w: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1,09</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109,14</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1,00</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100,13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100,13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0,98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98,13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0,97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97,13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0,97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97,13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0,97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97,13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1,01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101,13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0,99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99,13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18 864,81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1 888 979,31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0,94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94,12</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0,73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73,10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0,73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73,10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0,74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74,10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0,74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74,10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0,42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42,06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1 651 824,00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310,02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123 564,11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23,19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532 809,10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3 572 744,00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136,10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1 878 983,23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71,58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2 624 999,80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207 387 508,00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249,33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64 658 508,00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77,73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83 179 298,20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139 083 039,00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165,41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79 676 039,00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94,76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84 085 243,20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351 695 115,00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206,37</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146 337 094,34</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85,87</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170 422 350,30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2C+</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Фирми, получили подпомагане  (брой)</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E6E6E6"/>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32,00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32,00</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100,00</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20,00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6,00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M08</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24 529 256,00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142,08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6 120 411,00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35,45</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17 264 706,00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24 529 256,00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142,08</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6 120 411,00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35,45</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17 264 706,00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3A</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T6: процент на земеделските стопанства, получаващи подпомагане по схеми за качество, местни пазари и къси вериги на доставки и групи/организации на производителите (област с поставен акцент 3A)</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0,13</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332,16</w:t>
            </w: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0,12</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306,61</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0,04</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332,16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306,61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306,61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306,61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332,16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306,61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306,61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306,61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0,05</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127,76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0,05</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127,76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76,65</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76,65</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381 840,00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582,67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14 980,58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22,86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65 533,30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770 001,60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128,33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589 482,06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98,25</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600 000,30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660 777 783,00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171,55</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130 710 279,00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33,93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385 189 274,90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M09</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16 771 469,00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256,49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14 906 208,69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227,97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6 538 724,20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M14</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40 255 163,00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179,78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22 376 067,73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99,93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22 391 536,50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1 547 641,00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129,09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286 826,67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23,92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1 198 905,60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720 503 897,60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173,20</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168 883 844,73</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40,60</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415 983 974,80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3B</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T7: процент на стопанствата, които участват в схеми за управление на риска (област с поставен акцент 3Б)</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0,01</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61,75</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0,02</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Брой на участниците в обучения по Мярка 1 "Трансфер на знания и действия за осведомяване " (number)</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E6E6E6"/>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1 721,00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860,50</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200,00</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228,00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114,00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203,00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101,50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E6E6E6"/>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2 538 128,00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250,47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36 417,00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3,59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1 013 355,30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774 049,80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129,01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589 481,78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98,25</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600 000,30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M05</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15 062 370,00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96,62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8 196 746,01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52,58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15 589 335,00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18 374 547,80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106,81</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8 822 644,79</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51,29</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17 202 690,60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Приоритет P4</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T13: процент на горската земя, обхваната от договори за управление с цел подобряване на управлението на почвите и/или предотвратяване на почвената ерозия (област с поставен акцент 4В)</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0,00</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T8: процент на гори или други залесени райони, обхванати от договори за управление в подкрепа на биологичното разнообразие (област с поставен акцент 4А)</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0,00</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T12: процент на земеделската земя, обхваната от договори за управление с цел подобряване на управлението на почвите и/или предотвратяване на почвената ерозия (област с поставен акцент 4В)</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4,00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303,43</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1,32</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303,43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2,11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160,06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169,16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169,16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172,95</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2,48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188,12</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2,46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186,61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1,35</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102,41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T10: процент на земеделската земя, обхваната от договори за управление с цел подобряване на управлението на водите (област с поставен акцент 4Б)</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4,00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303,43</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1,32</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303,43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2,11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160,06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169,16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169,16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172,95</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2,48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188,12</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2,46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186,61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1,35</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102,41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T9: процент на земеделската земя, обхваната от договори за управление в подкрепа на биологичното разнообразие и/или ландшафти (област с поставен акцент 4А)</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17,97</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148,11</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12,13</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17,97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148,11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13,03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107,40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14,19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116,96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13,82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113,91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13,94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114,90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13,60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112,09</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16,47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135,75</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14,79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121,90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1 563 482,00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165,46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70 502,54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7,46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944 920,00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4 639 242,50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127,10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3 214 888,18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88,08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3 650 000,00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66 731 049,00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132,09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10 893 810,00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21,56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50 518 987,00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M08</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36 022 347,00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214,52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26 478 939,81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157,69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16 791 949,40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M10</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587 165 880,00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258,11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234 505 795,95</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103,09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227 484 616,00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430 390 039,00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207,47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207 917 592,34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100,23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207 443 439,00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419 660 772,00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211,65</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198 169 179,79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99,95</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198 276 037,00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M13</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738 044 891,00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192,29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383 889 275,15</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100,02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383 814 675,00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3 214 637,00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155,88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802 082,76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38,89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2 062 252,00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2 287 432 339,50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209,67</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1 065 942 066,52</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97,70</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1 090 986 875,40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5A</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T14: процент на поливните площи, преминаващи към по-ефективна напоителна система (област с поставен акцент 5А)</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24,78</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64,00</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38,72</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6,82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17,62</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1 772 974,00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239,79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82 695,00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11,18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739 390,70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660 971,20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153,71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353 171,72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82,13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429 999,90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34 223 889,00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24,59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26 266 178,06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18,88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139 157 085,20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854 075,00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133,54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133 164,61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20,82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639 545,60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37 511 909,20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26,61</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26 835 209,39</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19,04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140 966 021,40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5B</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T15: общи инвестиции за енергийна ефективност (в евро) (област с поставен акцент 5Б)</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328 034 983,00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111,43</w:t>
            </w: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331 412 978,00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112,58</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294 373 873,60</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394 456 616,00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134,00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228 186 819,00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77,52</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269 485 411,00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91,55</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183 167 962,00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62,22</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233 163 689,00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79,21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157 799 514,37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53,61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156 313 715,13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53,10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100 171 594,00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34,03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86 645 751,01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29,43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18 659 464,00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6,34</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55 240 936,00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18,77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7 750 600,00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2,63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13 557 418,00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4,61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8 612 674,23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2,93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3 442 239,96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442 716,77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0,15</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234 478,00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94,56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14 981,00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6,04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247 974,60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1 754 034,00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175,40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1 193 187,97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119,32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1 000 000,00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218 848 664,00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131,26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110 350 848,06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66,18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166 732 451,70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490 351,00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134,27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71 315,28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19,53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365 202,20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221 327 527,00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131,47</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111 630 332,31</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66,31</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168 345 628,50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5C</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T16: общ размер на инвестициите в производство на енергия от възобновяеми източници (в евро) (област с поставен акцент 5В)</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109 601 967,00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94,58</w:t>
            </w: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73 349 621,46</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63,29</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115 887 288,00</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11 723 342,00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10,12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12 309 767,00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10,62</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6 015 773,22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5,19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2 658 229,00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2,29</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10 207 875,38</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8,81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10 207 875,00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8,81</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13 126 087,93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11,33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8 971 153,00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7,74</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430 701,00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0,37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430 701,00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0,37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4 445 644,00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3,84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298 382,00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0,26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3 679 321,00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3,17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2 616 176,94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2,26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435 866,93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0,38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435 866,93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0,38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300 596,00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909,72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14 981,00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45,34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33 042,70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1 754 034,00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153,70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1 193 187,97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104,56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1 141 202,90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45 295 849,00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91,03</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9 184 689,75</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18,46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49 760 307,00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M07</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1 508 549,00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3,94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1 414 544,00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3,70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38 243 676,00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1 003 394,00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178,28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268 807,01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47,76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562 804,40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49 862 422,00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55,56</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12 076 209,73</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13,46</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89 741 033,00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5D</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T18: процент на земеделската земя, обхваната от договори за управление за намаляване на емисиите на парникови газове и/или на амоняк (област с поставен акцент 5Г)</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0,70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447,55</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0,16</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0,70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447,55</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0,70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447,55</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0,70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447,55</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0,62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396,40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0,64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409,19</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0,67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428,37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0,63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402,80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0,54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345,26</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T17: процент на ЖЕ, засегнати от инвестиции в управление на добитък с оглед намаляване на емисиите на парникови газове и/или на амоняк (област с поставен акцент 5Г)</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0,09</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51,73</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0,17</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419 488,00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156,64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16 353,41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6,11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267 811,10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1 754 034,00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153,70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1 193 187,97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104,56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1 141 202,90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3 574 152,00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462,18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685 071,00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88,59</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773 326,70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M10</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68 942 657,00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178,30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34 997 550,59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90,51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38 666 666,70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523 571,00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67,71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145 139,60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18,77</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773 258,90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75 213 902,00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180,71</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37 037 302,57</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88,98</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41 622 266,30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5E</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T19: процент от земеделските и горските земи, обхванати от договори за управление, допринасящи за улавяне и съхранение на въглерод (област с поставен акцент 5Д)</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0,00</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1 011 664,00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200,18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50 539,80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10,00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505 374,90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1 754 034,00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153,70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1 193 187,70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104,56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1 141 202,90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M08</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3 619 671,00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114,01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1 675 657,00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52,78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3 174 837,50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43 054,00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86,93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49 526,70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6 428 423,00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131,97</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2 919 384,50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59,93</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4 870 942,00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6A</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T20: работни места, разкрити в подпомогнатите проекти (област с поставен акцент 6А)</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3 628,00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103,66</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3 500,00</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3 296,00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94,17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2 094,00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59,83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1 882,00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53,77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1 224,00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34,97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972,00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27,77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706,00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20,17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234,00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6,69</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M06</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74 444 730,00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227,31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19 961 266,40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60,95</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32 750 111,60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M21</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3 890 357,00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100,26</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3 880 358,00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100,00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3 880 357,50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M22</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1 999 040,00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99,98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1 999 375,00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80 334 127,00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207,96</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23 841 624,40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61,72</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38 629 844,10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681"/>
        <w:gridCol w:w="2163"/>
        <w:gridCol w:w="1311"/>
        <w:gridCol w:w="1431"/>
        <w:gridCol w:w="1014"/>
        <w:gridCol w:w="1420"/>
        <w:gridCol w:w="1014"/>
        <w:gridCol w:w="1385"/>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6B</w:t>
            </w:r>
          </w:p>
        </w:tc>
      </w:tr>
      <w:tr>
        <w:tblPrEx>
          <w:tblW w:w="5000" w:type="pct"/>
          <w:tblCellMar>
            <w:left w:w="108" w:type="dxa"/>
            <w:right w:w="108" w:type="dxa"/>
          </w:tblCellMar>
        </w:tblPrEx>
        <w:trPr>
          <w:trHeight w:hRule="auto" w:val="0"/>
        </w:trPr>
        <w:tc>
          <w:tcPr>
            <w:tcW w:w="500" w:type="pct"/>
            <w:gridSpan w:val="2"/>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T23: работни места, разкрити в подпомогнатите проекти (Leader) (област с поставен акцент 6Б)</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143,00</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23,83</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600,00</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143,00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23,83</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216,00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36,00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T22: процент от населението в селските райони, което се възползва от подобрените услуги/инфраструктура (област с поставен акцент 6Б)</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82,34</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246,84</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33,36</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76,79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230,20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70,34</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210,87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46,09</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138,17</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38,06</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114,10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16,21</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48,59</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4,57</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13,70</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val="restart"/>
            <w:tcBorders>
              <w:bottom w:val="single" w:sz="4" w:space="0" w:color="auto"/>
            </w:tcBorders>
            <w:shd w:val="clear" w:color="auto" w:fill="FFFFFF"/>
            <w:vAlign w:val="center"/>
          </w:tcPr>
          <w:p>
            <w:pPr>
              <w:keepNext/>
              <w:spacing w:before="60" w:after="60"/>
              <w:jc w:val="left"/>
              <w:rPr>
                <w:b w:val="0"/>
                <w:sz w:val="16"/>
              </w:rPr>
            </w:pPr>
            <w:r>
              <w:rPr>
                <w:b w:val="0"/>
                <w:sz w:val="16"/>
              </w:rPr>
              <w:t>T21: процент от населението в селските райони, обхванато от стратегии за местно развитие (област с поставен акцент 6Б)</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r>
              <w:rPr>
                <w:b w:val="0"/>
                <w:sz w:val="16"/>
              </w:rPr>
              <w:t>27,53</w:t>
            </w:r>
          </w:p>
        </w:tc>
        <w:tc>
          <w:tcPr>
            <w:tcW w:w="500" w:type="pct"/>
            <w:tcBorders>
              <w:bottom w:val="dashSmallGap" w:sz="4" w:space="0" w:color="auto"/>
            </w:tcBorders>
            <w:shd w:val="clear" w:color="auto" w:fill="FFFFFF"/>
            <w:vAlign w:val="center"/>
          </w:tcPr>
          <w:p>
            <w:pPr>
              <w:keepNext/>
              <w:spacing w:before="60" w:after="60"/>
              <w:jc w:val="right"/>
              <w:rPr>
                <w:b w:val="0"/>
                <w:sz w:val="16"/>
              </w:rPr>
            </w:pPr>
            <w:r>
              <w:rPr>
                <w:b w:val="0"/>
                <w:sz w:val="16"/>
              </w:rPr>
              <w:t>120,18</w:t>
            </w: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22,91</w:t>
            </w: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16,42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71,68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16,42</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71,68</w:t>
            </w: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gridSpan w:val="2"/>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vAlign w:val="center"/>
          </w:tcPr>
          <w:p>
            <w:pPr>
              <w:keepNext/>
              <w:spacing w:before="60" w:after="60"/>
              <w:jc w:val="center"/>
              <w:rPr>
                <w:b w:val="0"/>
                <w:sz w:val="16"/>
              </w:rPr>
            </w:pPr>
            <w:r>
              <w:rPr>
                <w:b w:val="0"/>
                <w:sz w:val="16"/>
              </w:rPr>
              <w:t>Мярка</w:t>
            </w:r>
          </w:p>
        </w:tc>
        <w:tc>
          <w:tcPr>
            <w:tcW w:w="1250" w:type="pct"/>
            <w:tcBorders>
              <w:bottom w:val="single" w:sz="4" w:space="0" w:color="auto"/>
            </w:tcBorders>
            <w:shd w:val="clear" w:color="auto" w:fill="C0C0C0"/>
            <w:vAlign w:val="center"/>
          </w:tcPr>
          <w:p>
            <w:pPr>
              <w:keepNext/>
              <w:spacing w:before="60" w:after="60"/>
              <w:jc w:val="center"/>
              <w:rPr>
                <w:b w:val="0"/>
                <w:sz w:val="16"/>
              </w:rPr>
            </w:pPr>
            <w:r>
              <w:rPr>
                <w:b w:val="0"/>
                <w:sz w:val="16"/>
              </w:rPr>
              <w:t>Показател за изпълнението</w:t>
            </w:r>
          </w:p>
        </w:tc>
        <w:tc>
          <w:tcPr>
            <w:tcW w:w="75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M07</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1 294 352 655,00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165,18</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597 082 118,00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76,20</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783 585 491,20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keepNext/>
              <w:spacing w:before="60" w:after="60"/>
              <w:jc w:val="left"/>
              <w:rPr>
                <w:b w:val="0"/>
                <w:sz w:val="16"/>
              </w:rPr>
            </w:pPr>
            <w:r>
              <w:rPr>
                <w:b w:val="0"/>
                <w:sz w:val="16"/>
              </w:rPr>
              <w:t>M19</w:t>
            </w:r>
          </w:p>
        </w:tc>
        <w:tc>
          <w:tcPr>
            <w:tcW w:w="1050" w:type="pct"/>
            <w:tcBorders>
              <w:bottom w:val="single" w:sz="4" w:space="0" w:color="auto"/>
            </w:tcBorders>
            <w:shd w:val="clear" w:color="auto" w:fill="FFFFFF"/>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329 390 038,10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197,91</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96 899 382,00</w:t>
            </w:r>
          </w:p>
        </w:tc>
        <w:tc>
          <w:tcPr>
            <w:tcW w:w="500" w:type="pct"/>
            <w:tcBorders>
              <w:bottom w:val="single" w:sz="4" w:space="0" w:color="auto"/>
            </w:tcBorders>
            <w:shd w:val="clear" w:color="auto" w:fill="FFFFFF"/>
            <w:vAlign w:val="center"/>
          </w:tcPr>
          <w:p>
            <w:pPr>
              <w:keepNext/>
              <w:spacing w:before="60" w:after="60"/>
              <w:jc w:val="right"/>
              <w:rPr>
                <w:b w:val="0"/>
                <w:sz w:val="16"/>
              </w:rPr>
            </w:pPr>
            <w:r>
              <w:rPr>
                <w:b w:val="0"/>
                <w:sz w:val="16"/>
              </w:rPr>
              <w:t>58,22</w:t>
            </w:r>
          </w:p>
        </w:tc>
        <w:tc>
          <w:tcPr>
            <w:tcW w:w="750" w:type="pct"/>
            <w:tcBorders>
              <w:bottom w:val="single" w:sz="4" w:space="0" w:color="auto"/>
            </w:tcBorders>
            <w:shd w:val="clear" w:color="auto" w:fill="FFFFFF"/>
            <w:vAlign w:val="center"/>
          </w:tcPr>
          <w:p>
            <w:pPr>
              <w:keepNext/>
              <w:spacing w:before="60" w:after="60"/>
              <w:jc w:val="right"/>
              <w:rPr>
                <w:b w:val="0"/>
                <w:sz w:val="16"/>
              </w:rPr>
            </w:pPr>
            <w:r>
              <w:rPr>
                <w:b w:val="0"/>
                <w:sz w:val="16"/>
              </w:rPr>
              <w:t>166 432 129,40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vAlign w:val="center"/>
          </w:tcPr>
          <w:p>
            <w:pPr>
              <w:spacing w:before="60" w:after="60"/>
              <w:jc w:val="left"/>
              <w:rPr>
                <w:b w:val="0"/>
                <w:sz w:val="16"/>
              </w:rPr>
            </w:pPr>
            <w:r>
              <w:rPr>
                <w:b w:val="0"/>
                <w:sz w:val="16"/>
              </w:rPr>
              <w:t>Общо</w:t>
            </w:r>
          </w:p>
        </w:tc>
        <w:tc>
          <w:tcPr>
            <w:tcW w:w="200" w:type="pct"/>
            <w:tcBorders>
              <w:bottom w:val="single" w:sz="4" w:space="0" w:color="auto"/>
            </w:tcBorders>
            <w:shd w:val="clear" w:color="auto" w:fill="FFFFFF"/>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1 623 742 693,10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170,92</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693 981 500,00</w:t>
            </w:r>
          </w:p>
        </w:tc>
        <w:tc>
          <w:tcPr>
            <w:tcW w:w="500" w:type="pct"/>
            <w:tcBorders>
              <w:bottom w:val="single" w:sz="4" w:space="0" w:color="auto"/>
            </w:tcBorders>
            <w:shd w:val="clear" w:color="auto" w:fill="FFFFFF"/>
            <w:vAlign w:val="center"/>
          </w:tcPr>
          <w:p>
            <w:pPr>
              <w:spacing w:before="60" w:after="60"/>
              <w:jc w:val="right"/>
              <w:rPr>
                <w:b w:val="0"/>
                <w:sz w:val="16"/>
              </w:rPr>
            </w:pPr>
            <w:r>
              <w:rPr>
                <w:b w:val="0"/>
                <w:sz w:val="16"/>
              </w:rPr>
              <w:t>73,05</w:t>
            </w:r>
          </w:p>
        </w:tc>
        <w:tc>
          <w:tcPr>
            <w:tcW w:w="750" w:type="pct"/>
            <w:tcBorders>
              <w:bottom w:val="single" w:sz="4" w:space="0" w:color="auto"/>
            </w:tcBorders>
            <w:shd w:val="clear" w:color="auto" w:fill="FFFFFF"/>
            <w:vAlign w:val="center"/>
          </w:tcPr>
          <w:p>
            <w:pPr>
              <w:spacing w:before="60" w:after="60"/>
              <w:jc w:val="right"/>
              <w:rPr>
                <w:b w:val="0"/>
                <w:sz w:val="16"/>
              </w:rPr>
            </w:pPr>
            <w:r>
              <w:rPr>
                <w:b w:val="0"/>
                <w:sz w:val="16"/>
              </w:rPr>
              <w:t>950 017 620,60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2605"/>
        <w:gridCol w:w="1042"/>
        <w:gridCol w:w="1563"/>
        <w:gridCol w:w="1042"/>
        <w:gridCol w:w="1563"/>
        <w:gridCol w:w="1042"/>
        <w:gridCol w:w="1563"/>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7"/>
            <w:tcBorders>
              <w:bottom w:val="single" w:sz="4" w:space="0" w:color="auto"/>
            </w:tcBorders>
            <w:shd w:val="clear" w:color="auto" w:fill="808080"/>
            <w:vAlign w:val="center"/>
          </w:tcPr>
          <w:p>
            <w:pPr>
              <w:keepNext/>
              <w:spacing w:before="60" w:after="60"/>
              <w:jc w:val="center"/>
              <w:rPr>
                <w:b/>
                <w:sz w:val="20"/>
              </w:rPr>
            </w:pPr>
            <w:r>
              <w:rPr>
                <w:b/>
                <w:sz w:val="20"/>
              </w:rPr>
              <w:t>Акцентирана област 6C</w:t>
            </w:r>
          </w:p>
        </w:tc>
      </w:tr>
      <w:tr>
        <w:tblPrEx>
          <w:tblW w:w="5000" w:type="pct"/>
          <w:tblCellMar>
            <w:left w:w="108" w:type="dxa"/>
            <w:right w:w="108" w:type="dxa"/>
          </w:tblCellMar>
        </w:tblPrEx>
        <w:trPr>
          <w:trHeight w:hRule="auto" w:val="0"/>
        </w:trPr>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val="500"/>
        </w:trPr>
        <w:tc>
          <w:tcPr>
            <w:tcW w:w="1250" w:type="pct"/>
            <w:vMerge w:val="restart"/>
            <w:tcBorders>
              <w:bottom w:val="single" w:sz="4" w:space="0" w:color="auto"/>
            </w:tcBorders>
            <w:shd w:val="clear" w:color="auto" w:fill="FFFFFF"/>
            <w:vAlign w:val="center"/>
          </w:tcPr>
          <w:p>
            <w:pPr>
              <w:keepNext/>
              <w:spacing w:before="60" w:after="60"/>
              <w:jc w:val="left"/>
              <w:rPr>
                <w:b w:val="0"/>
                <w:sz w:val="16"/>
              </w:rPr>
            </w:pPr>
            <w:r>
              <w:rPr>
                <w:b w:val="0"/>
                <w:sz w:val="16"/>
              </w:rPr>
              <w:t>T24: процент от населението в селските райони, което се възползва от нови или подобрени услуги/инфраструктура (ИКТ) (област с поставен акцент 6В)</w:t>
            </w:r>
          </w:p>
        </w:tc>
        <w:tc>
          <w:tcPr>
            <w:tcW w:w="500" w:type="pct"/>
            <w:tcBorders>
              <w:bottom w:val="dashSmallGap" w:sz="4" w:space="0" w:color="auto"/>
            </w:tcBorders>
            <w:shd w:val="clear" w:color="auto" w:fill="FFFFFF"/>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tcBorders>
              <w:bottom w:val="dashSmallGap" w:sz="4" w:space="0" w:color="auto"/>
            </w:tcBorders>
            <w:shd w:val="clear" w:color="auto" w:fill="FFFFFF"/>
            <w:vAlign w:val="center"/>
          </w:tcPr>
          <w:p>
            <w:pPr>
              <w:keepNext/>
              <w:spacing w:before="60" w:after="60"/>
              <w:jc w:val="right"/>
              <w:rPr>
                <w:b w:val="0"/>
                <w:sz w:val="16"/>
              </w:rPr>
            </w:pPr>
          </w:p>
        </w:tc>
        <w:tc>
          <w:tcPr>
            <w:tcW w:w="500" w:type="pct"/>
            <w:tcBorders>
              <w:bottom w:val="dashSmallGap" w:sz="4" w:space="0" w:color="auto"/>
            </w:tcBorders>
            <w:shd w:val="clear" w:color="auto" w:fill="FFFFFF"/>
            <w:vAlign w:val="center"/>
          </w:tcPr>
          <w:p>
            <w:pPr>
              <w:keepNext/>
              <w:spacing w:before="60" w:after="60"/>
              <w:jc w:val="right"/>
              <w:rPr>
                <w:b w:val="0"/>
                <w:sz w:val="16"/>
              </w:rPr>
            </w:pPr>
          </w:p>
        </w:tc>
        <w:tc>
          <w:tcPr>
            <w:tcW w:w="750" w:type="pct"/>
            <w:vMerge w:val="restart"/>
            <w:tcBorders>
              <w:bottom w:val="single" w:sz="4" w:space="0" w:color="auto"/>
            </w:tcBorders>
            <w:shd w:val="clear" w:color="auto" w:fill="FFFFFF"/>
            <w:vAlign w:val="center"/>
          </w:tcPr>
          <w:p>
            <w:pPr>
              <w:keepNext/>
              <w:spacing w:before="60" w:after="60"/>
              <w:jc w:val="right"/>
              <w:rPr>
                <w:b w:val="0"/>
                <w:sz w:val="16"/>
              </w:rPr>
            </w:pPr>
            <w:r>
              <w:rPr>
                <w:b w:val="0"/>
                <w:sz w:val="16"/>
              </w:rPr>
              <w:t>0,00</w:t>
            </w: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keepNext/>
              <w:spacing w:before="60" w:after="60"/>
              <w:jc w:val="left"/>
              <w:rPr>
                <w:b w:val="0"/>
                <w:sz w:val="16"/>
              </w:rPr>
            </w:pPr>
          </w:p>
        </w:tc>
        <w:tc>
          <w:tcPr>
            <w:tcW w:w="500" w:type="pct"/>
            <w:tcBorders>
              <w:bottom w:val="single" w:sz="4" w:space="0" w:color="auto"/>
            </w:tcBorders>
            <w:shd w:val="clear" w:color="auto" w:fill="FFFFFF"/>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tcBorders>
              <w:bottom w:val="single" w:sz="4" w:space="0" w:color="auto"/>
            </w:tcBorders>
            <w:shd w:val="clear" w:color="auto" w:fill="FFFFFF"/>
            <w:vAlign w:val="center"/>
          </w:tcPr>
          <w:p>
            <w:pPr>
              <w:keepNext/>
              <w:spacing w:before="60" w:after="60"/>
              <w:jc w:val="right"/>
              <w:rPr>
                <w:b w:val="0"/>
                <w:sz w:val="16"/>
              </w:rPr>
            </w:pPr>
          </w:p>
        </w:tc>
        <w:tc>
          <w:tcPr>
            <w:tcW w:w="500" w:type="pct"/>
            <w:tcBorders>
              <w:bottom w:val="single" w:sz="4" w:space="0" w:color="auto"/>
            </w:tcBorders>
            <w:shd w:val="clear" w:color="auto" w:fill="FFFFFF"/>
            <w:vAlign w:val="center"/>
          </w:tcPr>
          <w:p>
            <w:pPr>
              <w:keepNext/>
              <w:spacing w:before="60" w:after="60"/>
              <w:jc w:val="right"/>
              <w:rPr>
                <w:b w:val="0"/>
                <w:sz w:val="16"/>
              </w:rPr>
            </w:pPr>
          </w:p>
        </w:tc>
        <w:tc>
          <w:tcPr>
            <w:tcW w:w="750" w:type="pct"/>
            <w:vMerge/>
            <w:tcBorders>
              <w:bottom w:val="single" w:sz="4" w:space="0" w:color="auto"/>
            </w:tcBorders>
            <w:shd w:val="clear" w:color="auto" w:fill="FFFFFF"/>
            <w:vAlign w:val="center"/>
          </w:tcPr>
          <w:p>
            <w:pPr>
              <w:keepNext/>
              <w:spacing w:before="60" w:after="60"/>
              <w:jc w:val="right"/>
              <w:rPr>
                <w:b w:val="0"/>
                <w:sz w:val="16"/>
              </w:rPr>
            </w:pPr>
          </w:p>
        </w:tc>
      </w:tr>
      <w:tr>
        <w:tblPrEx>
          <w:tblW w:w="5000" w:type="pct"/>
          <w:tblCellMar>
            <w:left w:w="108" w:type="dxa"/>
            <w:right w:w="108" w:type="dxa"/>
          </w:tblCellMar>
        </w:tblPrEx>
        <w:trPr>
          <w:trHeight w:val="500"/>
        </w:trPr>
        <w:tc>
          <w:tcPr>
            <w:tcW w:w="1250" w:type="pct"/>
            <w:vMerge/>
            <w:tcBorders>
              <w:bottom w:val="single" w:sz="4" w:space="0" w:color="auto"/>
            </w:tcBorders>
            <w:shd w:val="clear" w:color="auto" w:fill="FFFFFF"/>
            <w:vAlign w:val="center"/>
          </w:tcPr>
          <w:p>
            <w:pPr>
              <w:spacing w:before="60" w:after="60"/>
              <w:jc w:val="left"/>
              <w:rPr>
                <w:b w:val="0"/>
                <w:sz w:val="16"/>
              </w:rPr>
            </w:pPr>
          </w:p>
        </w:tc>
        <w:tc>
          <w:tcPr>
            <w:tcW w:w="500" w:type="pct"/>
            <w:tcBorders>
              <w:bottom w:val="single" w:sz="4" w:space="0" w:color="auto"/>
            </w:tcBorders>
            <w:shd w:val="clear" w:color="auto" w:fill="FFFFFF"/>
            <w:vAlign w:val="center"/>
          </w:tcPr>
          <w:p>
            <w:pPr>
              <w:spacing w:before="60" w:after="60"/>
              <w:jc w:val="center"/>
              <w:rPr>
                <w:b w:val="0"/>
                <w:sz w:val="16"/>
              </w:rPr>
            </w:pPr>
            <w:r>
              <w:rPr>
                <w:b w:val="0"/>
                <w:sz w:val="16"/>
              </w:rPr>
              <w:t>2014-2015</w:t>
            </w:r>
          </w:p>
        </w:tc>
        <w:tc>
          <w:tcPr>
            <w:tcW w:w="750" w:type="pct"/>
            <w:tcBorders>
              <w:bottom w:val="single" w:sz="4" w:space="0" w:color="auto"/>
            </w:tcBorders>
            <w:shd w:val="clear" w:color="auto" w:fill="FFFFFF"/>
            <w:vAlign w:val="center"/>
          </w:tcPr>
          <w:p>
            <w:pPr>
              <w:spacing w:before="60" w:after="60"/>
              <w:jc w:val="right"/>
              <w:rPr>
                <w:b w:val="0"/>
                <w:sz w:val="16"/>
              </w:rPr>
            </w:pPr>
          </w:p>
        </w:tc>
        <w:tc>
          <w:tcPr>
            <w:tcW w:w="500" w:type="pct"/>
            <w:tcBorders>
              <w:bottom w:val="single" w:sz="4" w:space="0" w:color="auto"/>
            </w:tcBorders>
            <w:shd w:val="clear" w:color="auto" w:fill="FFFFFF"/>
            <w:vAlign w:val="center"/>
          </w:tcPr>
          <w:p>
            <w:pPr>
              <w:spacing w:before="60" w:after="60"/>
              <w:jc w:val="right"/>
              <w:rPr>
                <w:b w:val="0"/>
                <w:sz w:val="16"/>
              </w:rPr>
            </w:pPr>
          </w:p>
        </w:tc>
        <w:tc>
          <w:tcPr>
            <w:tcW w:w="750" w:type="pct"/>
            <w:tcBorders>
              <w:bottom w:val="single" w:sz="4" w:space="0" w:color="auto"/>
            </w:tcBorders>
            <w:shd w:val="clear" w:color="auto" w:fill="FFFFFF"/>
            <w:vAlign w:val="center"/>
          </w:tcPr>
          <w:p>
            <w:pPr>
              <w:spacing w:before="60" w:after="60"/>
              <w:jc w:val="right"/>
              <w:rPr>
                <w:b w:val="0"/>
                <w:sz w:val="16"/>
              </w:rPr>
            </w:pPr>
          </w:p>
        </w:tc>
        <w:tc>
          <w:tcPr>
            <w:tcW w:w="500" w:type="pct"/>
            <w:tcBorders>
              <w:bottom w:val="single" w:sz="4" w:space="0" w:color="auto"/>
            </w:tcBorders>
            <w:shd w:val="clear" w:color="auto" w:fill="FFFFFF"/>
            <w:vAlign w:val="center"/>
          </w:tcPr>
          <w:p>
            <w:pPr>
              <w:spacing w:before="60" w:after="60"/>
              <w:jc w:val="right"/>
              <w:rPr>
                <w:b w:val="0"/>
                <w:sz w:val="16"/>
              </w:rPr>
            </w:pPr>
          </w:p>
        </w:tc>
        <w:tc>
          <w:tcPr>
            <w:tcW w:w="750" w:type="pct"/>
            <w:vMerge/>
            <w:tcBorders>
              <w:bottom w:val="single" w:sz="4" w:space="0" w:color="auto"/>
            </w:tcBorders>
            <w:shd w:val="clear" w:color="auto" w:fill="FFFFFF"/>
            <w:vAlign w:val="center"/>
          </w:tcPr>
          <w:p>
            <w:pPr>
              <w:spacing w:before="60" w:after="60"/>
              <w:jc w:val="right"/>
              <w:rPr>
                <w:b w:val="0"/>
                <w:sz w:val="16"/>
              </w:rPr>
            </w:pPr>
          </w:p>
        </w:tc>
      </w:tr>
    </w:tbl>
    <w:p>
      <w:pPr>
        <w:spacing w:before="60" w:after="60"/>
        <w:jc w:val="center"/>
        <w:rPr>
          <w:b/>
          <w:sz w:val="20"/>
        </w:rPr>
      </w:pPr>
    </w:p>
    <w:p/>
    <w:p>
      <w:pPr>
        <w:sectPr>
          <w:pgMar w:top="900" w:right="900" w:bottom="900" w:left="900" w:header="720" w:footer="720"/>
          <w:cols w:space="720"/>
        </w:sectPr>
      </w:pPr>
    </w:p>
    <w:p>
      <w:pPr>
        <w:pStyle w:val="Heading2"/>
      </w:pPr>
      <w:bookmarkStart w:id="4" w:name="_Toc256000004"/>
      <w:r>
        <w:t>Ключова информация относно изпълнението на ПРСР въз основа на данни от a) и б) по акцентирани области</w:t>
      </w:r>
      <w:bookmarkEnd w:id="4"/>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656"/>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vAlign w:val="center"/>
          </w:tcPr>
          <w:p>
            <w:pPr>
              <w:spacing w:before="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Програмата за развитие на селските райони на България за програмния период 2014-2020 г. (наричана тук ПРСР 2014-2020 и/или Програмата) е одобрена с Решение за изпълнение на Комисията C (2015) 3480 от 26.05.2015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Общият бюджет на ПРСР 2014-2020 г. е в размер на 3 791 876 986 евро (към момента е в сила 17-то изменение на ПРСР), в т.ч. принос от Европейския земеделски фонд за развитие на селските райони в размер на 3 129 044 775 евро и национално съфинансиране – 662 832 211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Прием по мерки и подмерки от ПРСР 2014-2020 през 202</w:t>
            </w:r>
            <w:r>
              <w:rPr>
                <w:rFonts w:ascii="Times New Roman" w:eastAsia="Times New Roman" w:hAnsi="Times New Roman" w:cs="Times New Roman"/>
                <w:b/>
                <w:bCs/>
                <w:szCs w:val="24"/>
              </w:rPr>
              <w:t>4</w:t>
            </w:r>
            <w:r>
              <w:rPr>
                <w:rFonts w:ascii="Times New Roman" w:eastAsia="Times New Roman" w:hAnsi="Times New Roman" w:cs="Times New Roman"/>
                <w:b/>
                <w:bCs/>
                <w:szCs w:val="24"/>
              </w:rPr>
              <w:t xml:space="preserve">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са реализирани нови приеми по следните мерки и подмерки от ПРСР 2014-2020:</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Подмярка 4.1 „Инвестиции в земеделски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Подмярка 4.2 „Инвестиции в преработка/маркетинг на селскостопански продукти“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Отделно от горепосочените приеми са приемани заявления за плащане по изтичащи ангажименти за кампания 2024 по мерки М10 и М11.</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Анализът по-долу е представен като цяло следвайки разпоредбите на Регламент за изпълнение (ЕС) 2018/276 на Комисията от 23 февруари 2018 година за изменение на Регламент за изпълнение (ЕС) № 215/2014, на базата на което са представени и таблиците от Приложенията към доклада в системата (част 11 от годишния доклад), а именно - отчитането на прилагането на Програмата се извършва предимно на база сключени договори, с получени междинни и/или окончателни плащания (не се включват договори, или договори с получени авансови плащания).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Въпреки това, за целите на анализа са представяни на места и сравнения на база приети заявления, или договори, или договори с получени плащания, вкл. само изплатени аванси и др.</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тази връзка, изрично е упоменато навсякъде каква база е използвана за конкретния представен анализ, във всеки конкретен случай. Също така, конкретно за целите на настоящия анализ, по-долу в използваното понятие „действащи договори“ са включени както изпълняваните, така и успешно приключилите към съответната дата, като анулираните/прекратени/оттеглени проекти са изключени от този брой.</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Мерки и подмерки в процес на прилагане от стартирането на Програмата до края на 2024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1.1. „Професионално обучение и придобиване на умения“ от мярка 1 „Трансфер на знания и действия за осведомяване“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по подмярка 1.1 „Професионално обучение и придобиване на умения“ от мярка 1 „Трансфер на знания и действия за осведомяване“ са договорени общо 41 проекта. Общият размер на договорената субсидия възлиза на 6,7 млн. евро. По отношение на извършените плащания, междинните плащания са извършени в размер на 416,2 хил. евро от ЕЗФРСР и 46,2 хил. евро от националния бюджет. Окончателни плащания са осъществени в размер на 49 хил. евро от ЕЗФРСР и 5 ,5 хил. евро от националния бюджет. Общата изплатена сума по мярката към края на 2024 г. възлиза на 517,3 хил.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са изплатени общо 199,7 хил. евро публични средства, от които 465,5 хил. евро по линия на Европейския земеделски фонд за развитие на селските райони (ЕЗФРСР) и 51,7 хил. евро от националния бюджет. Структурата на изпълнението по различните приоритетни оси разкрива няколко ключови акцента.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Статусът на изпълнение на проектите по подмярка 1.1 показва, че към края на 2024 г. само 2 проекта са напълно приключени с извършено окончателно плащане, докато 17 проекта остават в процес на изпълнение. Това съответства на дял от приблизително 4,9% напълно изпълнени проекти спрямо общия брой сключени договори.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Предвид крайните срокове за завършване на дейностите, шест проекта трябва да приключат своето изпълнение до края на август 2025 г. Значителна част от проектите следва да завършат дейностите си в рамките на следващата отчетна година, което предполага, че съществен обем от плащанията и усвояването на средствата ще бъде реализиран през 2025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1.2. „Демонстрационни дейности и действия по осведомяване“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Съгласно ПРСР 2014-2020 г., подмярка 1.2. подпомага дейности по организирането и провеждането на демонстрационни дейности в областта на селското стопанство и горското стопанство с цел повишаване на знанията и подобряване на уменията на земеделските и горските стопани и на заетите лица в техните стопанства чрез постигане на подходящо ниво на техническо и икономическо обучение и увеличаване на капацитета за достъп на знания и информация в областта на селското и горското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2022 г. е проведен прием за подбор на проектни предложения, като са постъпили 14 проектни предложения на обща стойност 3,45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по подмярката са сключени 13 договора с общ размер на договорената БФП — 2,58 млн. евро публични средства. Бенефициентите ще изпълняват дейности в сферите на животновъдството, лозарството, тютюнопроизводството, зърнено житните и бобовите култури, отглеждането на лечебни и ароматни растения, екологичното плодопроизводство, горското стопанство, почвознанието, подобряването на биоразнообразието и адаптирането към климатичните промени за екологосъобразно земеделие.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Анализът на структурата на плащанията сочи, че всички изплатени средства са под формата на междинни плащания, като 56 098 евро са осигурени от ЕЗФРСР, а 6 233 евро – от националния бюджет. Също така, отсъствието на окончателни плащания ясно показва, че до края на 2024 г. няма завършени и окончателно отчетени проекти.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подмярка 1.2 „Демонстрационни дейности и действия по осведомяване“ сключените 13 договора предвиждат демонстрации да бъдат предоставени на над 8 000 обучаеми лица – земеделски и горски стопани и заетите лица в техните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2024 година е много активна от гледна точка на изпълнение на предвидените в одобрените проекти демонстрации, като съгалсно данни от ИСУН са проведени над 50 демонстрации. Размерът на изплатените средства, спрямо договрения бюджет е незначителен, но се очаква през 2025 г., когато е последната година, през която се изпълняват одобрените проекти, да бъдат подадени заявки за окончателно плащане, въз основа на което изпълнението на подмярката да се подобри значително.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Финансовата картина на мярка 1.2 към края на 2024 г. ясно показва, че общият размер на изплатените средства достига 62 332 евро, от които 56 098 евро са предоставени от Европейския земеделски фонд за развитие на селските райони (ЕЗФРСР), а 6 233 евро – от националния бюджет. Тези суми са изцяло свързани с междинни плащания, като няма данни за извършени авансови или окончателни разплащания.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Фактът, че само два от общо тринадесет проекта са получили междинни плащания, докато останалите остават без каквито и да е отчетени движения , още по-показателно е, че към края на 2024 г. по мярка 1.2 няма отчетени плащания по нито една от фокус-областите – 2A, 2B, 3A, 3B, 5A–5E и P4.</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2 „Консултантски услуги, управление на стопанството и услуги по заместване в стопанството“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2.1. „Помощ за осигуряване на консултантски услуги”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Подмярка 2.1 „Помощ за осигуряване на консултантски услуги“ от ПРСР 2014–2020 приключва с ясно обособени резултати по двете си подмерки – 2.1.1 и 2.1.2 – и без нови ангажименти в рамките на последната допустима година. Основната цел на подмярката е да предостави на земеделски и горски стопани, както и на малки земеделски стопанства, достъп до качествени и целенасочени консултантски услуги, които допринасят за модернизация, устойчивост и повишена осведоменост по въпросите на климатичните промени и управлението на стопанствата.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разплатените средства общо по Подмярка 2.1. „Помощ за осигуряване на консултантски услуги” са в размер на 12,3 млн. евро публични средства.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2.1.1 „Консултантски услуги за земеделски и горски стопани”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Прилагането на подмярката стартира през 2015 г., съгласно Наредба № 13 от 19 май 2015 г. за прилагане на подмярка 2.1 „Помощ за осигуряване на консултантски услуги" по мярка 2 „Консултантски услуги, услуги по управление на стопанството и услуги по заместване в стопанството" от Програмата за развитие на селските райони за периода 2014 - 2020 г. В първия период на прием е определена Националната служба за съвети в земеделието (НССЗ) като единствен ползвател на финансовата помощ, който да предоставя на земеделски стопани, кандидати по подмярка 6.1. "Стартова помощ за млади земеделски стопани" от ПРСР 2014 – 2020 г. консултантски услуги по пакет А2Б. Определеният бюджет за проведения избор е в размер на 1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2022 г. е проведен прием на проектни предложения по подмярката с бюджет в размер на 1,59 млн. евро, по който са подадени и одобрени три проектни предложения със стойност на заявената БФП в размер на 0,97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рамките на приема по подмярка 6.1 „Стартова помощ за млади земеделски стопани“, проведен в периода 01.11.2022 г. – 31.01.2023 г., бенефициентите по подмярка 2.1.1. са предоставяли консултантски услуги на кандидати - млади фермери.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 2.1.1, насочена към земеделски и горски стопани, стартира още през 2015 г., като Националната служба за съвети в земеделието (НССЗ) бе определена за единствен изпълнител на консултантските услуги за млади фермери по подмярка 6.1. Общата стойност на разплатените средства по 2.1.1 към 31.12.2023 г. е 1,66 млн. евро, без извършени нови разплащания през 2023 или 2024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2.1.2 „Консултантски услуги за малки земеделски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22.06.2016 г. по подмярка 2.1.2 „Консултантски услуги за малки земеделски стопанства”, НССЗ стартира предоставянето на шест (6) основни напълно безплатни консултантски пакета (КП) за малките земеделски стопанства, допринасящи, както за икономическо развитие и укрепване на малките земеделски стопанства, чрез модернизация и технологичното обновление като устойчиви и жизнеспособни единици,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 2.1.2 е фокусирана върху малки стопанства и предоставя шест безплатни консултантски пакета, целящи икономическо укрепване, технологично обновление и устойчиво развитие. Тя се прилага активно от 2016 г., като към края на 2024 г. по нея са разплатени 10,6 млн. евро, включително 1,4 млн. евро само през последната отчетна година.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Подмярката е основен инструмент в ПРСР 2014-2020 г., насочен към предоставяне на бепзлатни съветни за малките земеделски стопани, въз основа на които същите да станата по-устойчиви и успеят да се превърнат в полупазарно ориентирани субекти.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2.2 „Създаване на консултантски услуги“ (ТПП)</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подмярка 2.2 „Създаване на консултантски услуги“ от ПРСР 2014–2020 във финален етап от процеса на изграждане на мобилна мрежа от консултантски центрове в полза на малките земеделски стопанства в България. Подмярката стартира през 2021 г. с бюджет от 6 млн. евро, като в рамките на първия прием постъпва едно заявление за подпомагане с обща заявена стойност от 5,81 млн. евро от единствения допустим бенефициент по подмярката. В заявлението е предвидено да бъдат създадени 28 общински моиблни офиси (центрове) за предоставяне на съветнически услуги. Националната служба за съвети в земеделието (НССЗ) е определена за единствен бенефициент и изпълнител на дейностите, свързани със създаването на мобилни общински офиси за предоставяне на консултации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2023 г. одобреният проект е в активен процес на изпълнение. В рамките на годината са реализирани 86 информационни събития с участие на 3 489 лица, предоставени са 25 763 индивидуални консултации на 6 016 лица, проведени са 6 регионални семинара с общо 321 участници, както и 1 665 посещения на място в стопанства с цел разясняване на възможностите за кандидатстване и адаптиране към програмните условия. Към 31.12.2024 г. по подмярката са извършени разплащания в размер на 1,4 млн. евро публични средства.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не са отчетени нови поети ангажименти. Изпълнението приключва през месец септември 2025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4 „Инвестиции в материални активи“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4.1 „Инвестиции в земеделски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Прилагането на подмярката стартира през 2015 г., като първият период на прием е определен още преди официалното одобрение на ПРСР 2014-2020.</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До 31.12.2024 г. са проведени пет приема на заявления за подпомагане/проекти предложения, по които са сключени общи 3162 договора.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по подмярка 4.1 „Инвестиции в земеделски стопанства“ са сключени общо 3162 договора с бенефициенти. Общият размер на договорираната субсидия възлиза на около 642,2 милиона евро, а одобрените разходи достигат приблизително 1,18 милиарда евро. Разгледано по години, през 2015 година са сключени 20 договора на стойност около 6,55 милиона евро субсидия и 10,42 милиона евро одобрени разходи. През 2016 г. се отбелязва значителен ръст с 646 договора и договорена субсидия в размер на близо 124,7 милиона евро, съпътствани от 204,4 милиона евро одобрени разходи. През 2017 г. броят на договорите е 487, като стойността на договорената субсидия е около 158,6 милиона евро при одобрени разходи от над 282 милиона евро. През 2018 г. са подписани 78 договора за близо 28,9 милиона евро субсидия и над 51,8 милиона евро разходи. Годините 2019, 2020 и 2021 се характеризират с ниска активност, съответно с 6, 3 и 4 договора, като общите одобрени разходи варират между 1,6 и 4,3 милиона евро годишно. През 2022 г. се наблюдава ново оживление с 433 договора на стойност около 46,7 милиона евро субсидия и 93,3 милиона евро разходи. Изключително активна е 2023 г., когато са сключени 1214 договора, с договорена субсидия от близо 239,1 милиона евро и одобрени разходи от над 464,6 милиона евро. През 2024 г. са сключени още 271 договора, като стойността на субсидията достига около 32,6 милиона евро при одобрени разходи от над 66,1 милиона евро. По линия на EURI за 2023 и 2024 г. са отчетени одобрени разходи в размер на близо 51,6 милиона евро, като основната част е реализирана през 2023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по подмярка 4.1 „Инвестиции в земеделски стопанства“ са изплатени 394,7 млн. евро средства от Европейския земеделски фонд за развитие на селските райони (ЕЗФРСР). По фокус област 2А са изплатени 252,5 млн. евро, по фокус област 2В – 55,1 млн. евро, по фокус област 3А – 2,8 хил. евро и по приоритет 4 – 8,2 млн. евро. Допълнително, по линия на EURI в рамките на приоритета 4 са изплатени 10,3 млн. евро. За останалите фокус области са отчетени плащания от 6,3 млн. евро по 5А, от които 4,5 млн. евро са изплатени чрез EURI. Плащанията по 5B възлизат на 53,3 млн. евро, като по линия на EURI са изплатени допълнително 2,7 млн. евро. По останалите фокус области са изплатени съответно 1,2 млн. евро по 5C и 513,8 хил. евро по 5D, без регистрирани плащания по 5Е. Изплатената сума от НБ е в размер на 44,6 млн. евро по 2А, 9,7 млн. евро по 2В, 0,5 хил. евро по 3А, 2,7 млн. евро по приоритет 4, 2,1 млн. евро по 5А, 17,8 млн. евро по 5B, 405,7 хил. евро по 5C и 171,3 хил. евро по 5D, като по 5Е няма отчетени плащания. Общият размер на платените публични средства, включващ средствата от ЕЗФРСР и националния бюджет, възлиза на 472,2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всички 3162 проекта към края на 2024 г., 185 проекта или около 5,8% са с изплатен аванс. Междинно плащане е извършено по 534 проекта, което представлява приблизително 16,9% от всички договори. Окончателно плащане е извършено по 2312 проекта или около 73,1% от общия брой. Общият брой проекти, по които е изплатено междинно и/или окончателно плащане без получен аванс, възлиза на 2462 проекта, което представлява приблизително 77,9% от всички сключени договори. Тези данни подчертават високия дял на приключени или напреднали в изпълнението си проекти, като плащанията са съсредоточени основно в етапите на междинно и окончателно разплащане.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Анализът на бенефициентите към края на 2024 г. показва, че преобладаващата част от тях са юридически лица – 1940 бенефициента или приблизително 61,3% от всички 3162 проекта. По отношение на полово разпределение, жените представляват 337 бенефициента или около 10,7%, докато мъжете са 1077, което съответства на 34,1% от общия брой. При анализа на възрастовата структура се установява, че 654 бенефициента са на възраст до 40 години, което представлява около 20,7% от всички, а бенефициентите над 40 години са 757, или приблизително 23,9%. Тези данни подчертават, че макар юридическите лица да доминират сред кандидатите, все още значителна част от проектите се реализират от физически лица, като съществува сравнително балансирано разпределение по възрастови групи с лек превес на бенефициентите над 40 години.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Анализът на проектите по вид на селскостопанския отрасъл към края на 2024 г. очертава ясно изразена структура на подкрепените дейности. Най-голям дял заемат проектите в отрасъла „Зърнено-житни култури“ със 1030 проекта или приблизително 32,6% от всички сключени договори. Следват проектите в „Трайни насаждения“ с 701 проекта, което съставлява около 22,2% от общия брой. Значителен дял имат също проектите в областта на „Друг пасящ добитък“ с 576 проекта или 18,2%. Секторът „Мляко“ е представен с 270 проекта, което съответства на 8,5% от всички. Проектите в „Зеленчуци, градинарство и оранжерийно производство“ достигат 262 броя или 8,3%, докато проектите в „Зърноядни“ са 161 или 5,1%. Секторът „Смесено земеделие“ е с относително ограничено участие – 147 проекта или 4,6% от всички договори. Най-слабо представен е отрасълът „Лозарство и винарство“ с едва 15 проекта или 0,5% от общия брой.</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Анализът на специфичните характеристики на проектите по подмярка 4.1 към края на 2024 г. разкрива важни насоки в приоритетните сектори и инвестиционните дейности. Проектите, насочени към сектор „Плодове и зеленчуци“, възлизат на 722 броя, което представлява приблизително 22,8% от всички сключени договори. В сектор „Животновъдство“ са 1355 проекта или около 42,8% от общия брой, което потвърждава доминиращата роля на този сектор в рамките на подмярката. Проектите в сектор „Етерично-маслени и медицински култури“ са 392, което съставлява около 12,4% от всички. Инвестиционните дейности за повишаване на енергийната ефективност в стопанствата обхващат 1432 проекта или 45,3%, което подчертава значителния акцент върху устойчивото управление на ресурсите.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Биологичното земеделие също заема съществен дял, като 735 проекта или около 23,2% от всички са реализирани от биологични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Инвестициите за подобряване на биосигурността в животновъдните обекти са обхванали 433 проекта, което представлява 13,7% от общия брой. Значително постижение на програмата е и заявката за създаването на 6303 нови работни места в резултат на изпълнението на одобрените проекти, което допринася за устойчивото развитие на селските райони и повишаване на заетостта в земеделския сектор.</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Най-голям дял от проектите са реализирани от стопанства с площ под 5 хектара – 1217 проекта или около 38,5% от всички сключени договори. Следват проектите от големи стопанства над 50 хектара, които възлизат на 1125 броя, съставляващи приблизително 35,6% от общия брой. Средните категории стопанства имат сравнително по-малък дял: в групата от 20 до под 50 хектара са реализирани 360 проекта (11,4%), а в групите от 5 до под 10 хектара и от 10 до под 20 хектара съответно 204 проекта (6,4%) и 256 проекта (8,1%).</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Като цяло структурата на проектите по големина на стопанството сочи ясно доминиране на двете крайности – малки семейни и големи интензивни стопанства, докато средните по размер остават сравнително по-слабо представени в рамките на подмярката.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4.1.2. „Инвестиции в земеделски стопанства по Тематична подпрограма за развитие на малки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Подпомагането по подмярка 4.1.2: „Инвестиции в земеделски стопанства по Тематична подпрограма за развитие на малки стопанства“ е насочено към подобряване на икономическата устойчивост и резултати на малките стопанства, чрез преструктуриране и развитие на наличните материални мощности в стопанствата, насърчаване въвеждането на нови процеси и технологии за повишаване качеството на произвежданата продукция, опазване на компонентите на околната среда, спазване на стандартите на Европейския съюз и подобряване на условията в земеделските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Подкрепените проекти по подмярката следва да допринесат за постигане на ефект по отношение изпълнението на Приоритет 2: „Повишаване на жизнеспособността на стопанствата и конкурентоспособността на всички видове селскостопанска дейност във всички райони, както и насърчаване на новаторските технологии в селското стопанство и устойчивото управление на горите“.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Финансовото състояние на мярка 4.1.2 към края на 2024 г. показва отчетлива двугодишна активност, със значително доминиране на проектите с краен срок през 2023 г., което оформя 2024 г. като година на приключване, но с ограничен брой нови или активни проекти.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общо 199 договора към 31.12.2024 г. почти половина 90 на брой са сключени през 2021 г. (45%) с одобрени разходи на стойност 1,82 млн. евро и договорена субсидия от 1,26 млн. евро. През 2022 са сключени 65 договора (33%) с одобрени разходи на стойност 1,2 млн. евро и договорена субсидия от 0,82 млн. евро. Останалите 44 договора са с дата на сключване 2023 с одобрени разходи на стойност 0,82 млн. евро и договорена субсидия от 0,57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всички 199 договора, 173 или 87% са планирани за завършване през 2023 г. и 170 от тях са приключени има извършено окончателно плащане. Останалите 26 са със срок на приключване 2024 и 22 от тях са приключени. Като обобщение може да се каже че към края на 2024 г. 96% от проектите са приключени.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при всички проекти няма направени авансови плащания като междинните от ЕЗФРСР са на стойност 32 хил. евро , а от НБ са 5,65 хил. евро. Окончателно изплатените суми са на стойност 2,16 млн. евро от ЕЗФРСР и 382 хил. евро от НБ. Така цялостно изплатената сума е 2,2 млн.евро от ЕЗФРСР и 387 654 хил. евро от НБ което води до общо платени разходи в размер на 2,59 млн. евро при общо договорена субсидия от 2,66 млн. евро и одобрени разходи от 3,85 млн. евро по всички 199 проекта.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съдържателна характеристика при разпределението на проектите по вид на селскостопанския отрасъл за мярка 4.1.2 към края на периода показва следната структура. В отрасъла 1 „Зърнено-житни култури“ са 9 проекта, което представлява около 4,5% от всички проекти. В отрасъла 2 „Зеленчуци, градинарство и оранжерийно производство“ са 46 проекта или приблизително 23,1%, което е значително по-висок дял спрямо други отрасли. Отрасълът 3 „Лозарство и винарство“ е с най-малък дял с едва 1 проект, представляващ 0,5% от всички, сключен през 2022 г.. Най-голяма активност се наблюдава в отрасъла 4 „Животновъдство“ с 121 проекта, което съставлява 60,8% от общия брой и го утвърждава като основен сектор по тази мярка. В отрасъла 6 „Биологично земеделие“ са 2 проекта или около 1,0% сключени през 2022 г.. В отрасъла 8 „Смесено земеделие“ са регистрирани 20 проекта като почти всички, а именно 19 от тях са със сключен договор през 2021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Относно инвестиции и дейности за повишаване на енергийната ефективност (ЕЕ) в стопанствата и/или иновации (ИН) 12 проекта са маркирали подобна инвестиция, други 2 проекта са в Сектор „Етерично-маслени и медицински култури“ , 15 проекта в Сектор „Животновъдство“, а 12 са биологично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Общата площ на стопанствата е почти 132 ха., като 84% са с размер под 5 ха. (167 на брой), 10 са с площ между 5 и 10 ха или 10% от всички. Между 10 и 20 ха. са 4 стопанства а между 20 и 50 са 7 на брой., който към 30.12.2024 г. е приключил.</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Също така относно местонахождението на стопанството (разбивка по райони с природни ограничения), 100 са в Планински райони (над 50%) а 26 са в необлагодетелствани райони различни от планинските (13%) а при 73 проекта стопанството не попада в приоритетна територия.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4.2 „Инвестиции в преработка/маркетинг на селскостопански продукти“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 4.2 „Инвестиции в преработка/маркетинг на селскостопански продукти“ Подмярката има за цел подобряване на цялостната дейност, икономическата ефективност и конкурентоспособността на предприятия от хранително-преработвателната промишленост.</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Подкрепените проекти следва да допринесат за постигане на ефект по отношение изпълнението на: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Приоритет 3 „Насърчаване на добро организиране на хранителната верига, в т.ч. преработката и търговията със селскостопански продукти, хуманното отношение към животните и управлението на риска в селското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Област с поставен акцент 3А „Подобряване на конкурентоспособността на първичните производители чрез по-доброто им интегриране в селскостопанската и хранителната верига посредством схеми за качество, които да добавят стойност към селскостопанските продукти, популяризиране на местните пазари и къси вериги на доставки, групи на производителите и организации и междубраншови организации“;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Приоритет 5 „Насърчаване на ефективното използване на ресурсите и подпомагане на прехода към нисковъглеродна и устойчива на изменението на климата икономика в селското стопанство, сектора на храните и горското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Област с поставен акцент 5В „Повишаване на ефективността при потреблението на енергия в селското стопанство и хранително-вкусовата промишленост“;</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Област с поставен акцент 5С „Улесняване на доставките и използването на възобновяеми източници на енергия, на странични продукти, отпадъци и остатъци, и други нехранителни суровини за целите на биоикономиката“.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Отчитането на подмярка 4.2. е в три направления – финансов анализ на икономическите потоци, съдържателен предвид характера на проектите и демографско – социален в контекста на бенефициентите и очаквания принос на пазара на труда.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са подписани 843 договора от който най много са подписани през 2023 г. – 485 което е 57,5% от всички подписани за целия период 2016-2024 г. В периода 2016 – 2022 са подписани 341 договора а през 2024 г. 17 на брой.</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по подписани 17 договора, одобрените разходи възлизат на 29,63 милиона евро, а договорените субсидии са 14,42 милиона евро. През 2023 г. Мярка 4.2 достига най-високата си активност одобрените разходи достигат над 457,5 милиона евро, а договорените субсидии надхвърлят 234,17 млн. евро. В предходните години, особено в периода 2016–2019 г., също се наблюдават високи нива на проектна активност, като разходите варират между 54 и 157 милиона евро. След временен спад през 2020 г., когато договорените субсидии са едва 6,6 милиона евро, през 2021 се отбелязва възстановяване с договорени 17.74 милиона евро и над 36,8 млн. евро одобрени разходи. През 2022 г. се характеризира с ниски стойности, но със завършване на проекти от предишния програмен цикъл като одобрени разходи са 5,5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общо платените публични средства са в размер от 255,5 млн. евро от който по фокус област 3А сумата е 177,67 млн. евро, по 5b е 53,26 млн. евро а по 5с е 8,68 млн. евро. По ЕУРИ финансирането е съответно 3А – 11,6 млн. евро; 5с 4,36 млн. евро. Общото финансиране по ЕУРИ е в размер на малко под 16 млн. евро. Изплатените суми по ЕЗФРСР авансово, междинно и окончателно са съответно: 33,63 млн. евро, 37 млн. евро и 142,8 млн. евро. Изплатените суми от НБ авансово, междинно и окончателно са съответно: 5,96 млн. евро, 6,78 млн. евро и 29,3 млн. евро. От всички 843 договора към края на 2024 г. по 13% има платен аванс – 110 проекта, по 147 има платено междинно плащане (17,5%) и по 448 има платено окончателно такова (53%) т.е. по 705 договора има направени плащания (84%). По 432 договора има платено междинно и/или окончателно без аванс което са над 50% от договорите.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всички 843 проекта, 229 се изпълняват в Северозападния регион което е почти 28%. , като  от тях всички са преди 2021 г. по сключени договори. Над 54 % от проектите или 455 са проекти за въвеждане на нови и енергоспестяващи технологии и иновации в преработвателната промишленост. Подобно е положението и с проектите с инвестиции за постигане стандартите на ЕС, подпомагани по мярката, включително такива за намаляване на емисиите при производство на енергия от биомаса които са 479 или 57%. Най много проекти 604 или 72% са проекти за преработка на биологични суровини и производство на биологични продукти. Съответно едва 42 проекта са проекти с инвестиции за насърчаване на кооперирането и интеграцията между земеделските стопани и предприятия от преработвателната промишленост, което е 5%. Почти 15% от проектите (126) са свързани с биологичното производство. Средния процент на преработена собствена суровина е малко над 72 %.</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в демографско – социален в контекста на бенефициентите и очаквания принос на пазара на труда могат да се отчетат предвидени и заявени 4463 създадени работни места.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4.2.2: „Инвестиции в преработка/маркетинг на селскостопански продукти по Тематичната подпрограма“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Подпомагането по подмярка 4.2.2 „Инвестиции в преработка/маркетинг на селскостопански продукти по Тематичната подпрограма“ е насочено към повишаване на конкурентоспособността, подобряване на ефективността на производството и маркетинга, въвеждане на иновации, подобряване на качеството и безопасността на храните, опазване на околната среда, подобряване условията на труд и хигиена на малките стопанства, чрез инвестиции в материални и нематериални активи за добавяне на стойност към произвежданите от тях продукти.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Първият и единствен прием стартира на 22 октомври 2019 г. и приключва на 23 декември същата година, чрез системата ИСУН 2020. С бюджет от 1,69 млн. евро, приемът привлича едва пет проектни предложения, като всички са отхвърлени. Исканата субсидия е едва 0,2 млн. евро. До края на 2023 г. не се провеждат нови приеми и не се реализират плащания. Подмярката остава без одобрени проекти.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исторически план това се разглежда като показател за неефективно таргетиране и прекомерни административни изисквания. Анализите към 2024 г. показват, че основна причина за ниския интерес е несъответствието между изискванията на мярката и реалните възможности на малките стопанства. Те не разполагат с достатъчен инвестиционен капацитет, за да изградят самостоятелни преработвателни мощности. Така, вместо да стимулира преструктуриране и устойчиво развитие, подмярката на практика изключва основната си целева група.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4.3 „Подкрепа за инвестиции в инфраструктура, свързана с развитието, модернизирането или адаптирането на селското и горското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Анализът на Подмярка 4.3 „Подкрепа за инвестиции в инфраструктура, свързана с развитието, модернизирането или адаптирането на селското и горското стопанство“ обхваща проектите, финансирани и действащи през 2024 г. спрямо предишните две години – съответно 2022, 2023 година. Подпомагането по подмярката е насочено към реконструкция/рехабилитация и модернизация на ХМСН използвана само за селскостопански нужди, извън земеделските стопанства, с цел намаляване на загубите на вода и адаптиране на селското стопанство към последиците от изменението на климата. Чрез подкрепата по подмярката се гарантира ефективно използване на водните ресурси посредством въвеждането на нови технологии, които водят до реално намаляване на загубите и на консумацията на вода в селското стопанство, повишаване на конкурентните предимства, както и до намаляване натиска върху водните тела Средствата по подмярката се разпределят в Приоритет 5 „Насърчаване на ефективното използване на ресурсите и подпомагане на прехода към нисковъглеродна и устойчива на изменението на климата икономика в селското стопанство, сектора на храните и горското стопанство“ - област с поставен акцент 5А „Повишаване на ефективността при потреблението на вода в селското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Данните показват значително нарастване на активността в изследвания период. През 2022 година са сключени едва 3 договора, като одобрените разходи възлизат на приблизително 4.09 милиона евро. Първите плащания са за авансите на Напоителни системи през декември 2023 г.. През 2023 година са 24 договора, одобрените разходи надхвърлят 57.28 милиона евро. Националното съфинансиране през същата, 2023 година възлиза на приблизително 8.54 милиона евро. Тези стойности показват повишена ефективност на администриране и засилен интерес от страна на оператори, предоставящи услугата „доставка на вода за напояване„ и публични предприятия. Към 2024 година тенденцията е свързана не с увеличаване на броя на новите проекти, а с напредъка в изпълнението на вече одобрените през 2023 година. Данните показват, че всички проекти, включени в набора от информация, продължават да бъдат в статус „в изпълнение“. Това ни дава увереност да посочим, че 2024 година е ключова за реалното прилагане на инвестиционните дейности, за провеждане на междинни и окончателни плащания и за отчитане на постигнатите резултати.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отношение на ефектите от инвестициите, отчетените стойности показват сериозен възходящ тренд от 2022 през следващия времеви период. Увеличената площ на напояваните територии нараства от около 1671 хектара през 2022 г. до над 39 982 хектара през 2023 г., което показва реален териториален ефект от политиката. Планираната икономия на вода също нараства значително – от средно 2.84 процента през 2022 г. до 14.05 процента през 2023 г. Това дава сериозно основания да се обособи изводът, че през 2024 година са реализирани и отчетени резултатите от модернизацията, включваща по-ефективни напоителни технологии и устойчиво управление на водните ресурси.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Всички проекти, включени в набора от данни, са със статус „в изпълнение“. Това означава, че към момента на анализа нито един проект не е приключил напълно или не е окончателно разплатен. Но предвид окончателния срок – 2025 за завършване те са към своя край. Средната продължителност на изпълнение на договорите възлиза на около 722 дни, което е характерен времеви хоризонт за инвестиции в селскостопанска инфраструктура, където процедурите по проектиране, строителство и отчитане изискват продължителен период.</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2024 година анализът на изпълнението на Подмярка 4.3 показва значима активност по отношение на плащанията към бенефициентите, като различните форми на финансиране отразяват различни етапи на реализация на проектите. От общия брой проекти, включени в извадката, за 25 проекта са изплатени авансови суми, което възлиза на над 19.17 милиона евро по линия на ЕЗФРСР. Това показва, че значителна част от бенефициентите са използвали механизма на предварително финансиране с цел да осигурят ресурс за стартиране на инвестиционните дейности. В същото време 7 проекта са получили междинни плащания (или междинни и окончателни без аванс), като сумата на тези разплащания възлиза на приблизително 13.55 милиона евро от ЕЗФРСР. Данните за направените междинни и авансови плащания е един от основните показатели за реален напредък по изпълнението на договорираните дейности и успешно преминаване през поне един отчетен етап, одобрен от управляващите органи. Окончателно изплатени суми са регистрирани при 6 проекта, с обща стойност около 13.24 милиона евро, което показва, че макар и малък, вече съществува реален брой завършени и напълно разплатени инвестиции. Тези данни показват, че през 2024 година се наблюдава преход от фазата на планиране и стартиране (характерна за 2022 и 2023 г.) към реалната фаза на отчетност, изпълнение и завършване на проекти.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5.1 „Подкрепа за инвестиции в превантивни мерки“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За периода на прилагане на ПРСР 2014-2020 са отворени 3 приема за подбор на проектни предложения. Съответно 1 (един) през 2020 г. и 2 (два) през 2022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анализа на данните за мярка 5.1 „Подкрепа за инвестиции в превантивни мерки“, наблюдаваме ясна динамика в развитието на проектите с краен срок на изпълнение в периода 2023–2025 г., която отразява както променящите се приоритети, така и интензивността на финансирането по линия на програмата.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2024 година общо одобрените разходи възлизат на приблизително 22,68 млн. евро. От тях договорираната субсидия е около 13,65 млн. евро, т.е. договорената помощ покрива около 60% от всички одобрени разходи. Основната част от финансирането е осъществена чрез окончателни плащания – около 5,98 млн. евро от ЕЗФРСР и около 1,06 млн. евро от националния бюджет. Общата изплатена сума по всички линии е около 8,61 млн. евро, което съответства на около 80% от договорираните субсидии.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Средната възраст на бенефициентите е около 51 години, като в извадката преобладават мъже – около 70% от всички бенефициенти са мъже, а жените са приблизително 30%, което показва ниско участие на жени в проекти по тази мярка. Най-често срещаният вид селскостопански отрасъл е отрасъл 6 – животновъдство и 7 едри и дребни преживни животни , като те обхващат около 80% от проектите. По отношение на вида на културите се наблюдава концентрация около отглеждането на кокошки-носачки и свине, като най-масово финансирани са културите, свързани с животновъдството.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Относно видовете инвестиции за превенция, доминират проектите свързани с инфраструктурни подобрения като изграждане на огради, дезинфекционни площадки, системи за сушене и съхранение на фуражи, което е пряко свързано с изискванията за биосигурност при отглеждане на животни.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Най-често инвестициите са насочени към три основни категории животни: свине, птици (основно кокошки-носачки) и в по-малка степен дребни преживни животни като овце и кози. Свинете заемат водещ дял в инвестиционните проекти, следвани от кокошки-носачки, което съответства на тежестта на свиневъдството и птицевъдството в сектор „Животновъдство“.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Общият брой на отглежданите животни по проектите е над 4 500 000 броя, като най-масови са инвестициите в обекти с кокошки-носачки и свине за угояване. Средно на проект се падат около 90 000 животни за птицевъдни обекти и около 5 000 животни за свиневъдни ферми, което показва, че животновъдните проекти са съсредоточени в големи стопанства с индустриален мащаб.</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5.2 „Инвестиции за възстановяване на потенциала на земеделските земи и на селскостопанския производствен потенциал “</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стартирането на мярка 5.2 през 2020 г. е проведен един прием, при който постъпват три проектни предложения със стойност на заявената безвъзмездна финансова помощ (БФП) в размер на 0,79 млн. евро. Към края на 2024 г. могат да се отчетат два сключени договора с обща стойност на договорираната субсидия от 0,61 млн. евро. И двата проекта са напълно реализирани и окончателно платени, като размерът на изплатените средства съвпада с договорените суми – 0,61 млн. евро. Плащанията са извършени еднократно след окончателното изпълнение на проектите, без авансови или междинни плащания, което показва ефективност в администрирането на ограничен брой, но целенасочени проекти.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И двата проекта са реализирани от юридически лица, което показва, че мярката насочва финансирането си към стопанства с по-висока степен на организационна и административна готовност. Това е в съответствие със спецификата на мярка 5.2, която изисква изпълнение на специализирани дейности, свързани с инвестиции за повишаване на биосигурността в животновъдството.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И двата проекта адресират фокус област 3B на програмата, отговаряйки на приоритетите за устойчиво управление на животновъдството чрез подобряване на биосигурността и предотвратяване на разпространението на заразни болести. Проектите обхващат сектори със завишен епизоотичен риск – свиневъдство и отглеждане на едри преживни животни (ДПЖ) – и са насочени към изграждане на нова превантивна инфраструктура и модернизация на съществуващи съоръжения.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териториална гледна точка и двата проекта са реализирани в региони с висока степен на епизоотичен риск, включително райони с регистрирани огнища на болести като африканска чума по свинете. Това потвърждава ефективното таргетиране на интервенциите към критични области с най-голяма нужда от инвестиции и допринася за ограничаване на риска от бъдещи епизоотии.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6 „Развитие на стопанства и предприятия”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Съгласно ПРСР 2014-2020 г., мярка 6 се прилага с четири подмерки: Подмярка 6.1 „Стартова помощ за млади земеделски стопани“, Подмярка 6.3 – „Стартова помощ за развитието на малки стопанства“,   Подмярка 6.4.1 „Инвестиции в подкрепа на неземеделски дейности“ и Подмярка “6.4.2 Подмярка Инвестиции в подкрепа на неземеделски дейности по Тематичната подпрограма за развитие на малки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 6.1 „Стартова помощ за млади земеделски стопани“ е насочена към увеличаване на броя и дела на младите земеделски стопани, което ще допринесе до осигуряване на устойчиво развитие, така и за улесняване на структурните промени в земеделието. Помощта допринася за улесняване и подпомагане процеса на създаването на жизнеспособни и устойчиви земеделски стопанства или поемането от млади хора на вече съществуващи стопанства. По подмярката са подпомогнати и 1 410 фермери под формата на продължаващи плащания от програмен период 2007-2013, като в таблиците от приложенията съответно са добавени и отчетени заедно с текущо изпълняваните договори.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 6.3 – „Стартова помощ за развитието на малки стопанства“ е насочена към осигуряване на  устойчиво развитие и растеж на малките стопанства. По подмярката се подпомагат всички дейности, които могат да гарантират устойчиво развитие, чрез инвестиции в стопанството, свързани с неговото развитие и модернизация. С прилагането на подмярката се цели икономическо развитие и укрепване на малките земеделски стопанства в устойчиви и жизнеспособни единици. По подмярката са подпомогнати и 3 581 фермери под формата на продължаващи плащания от програмен период 2007-2013, като в таблиците от приложенията съответно са добавени и отчетени заедно с текущо изпълняваните договори.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 6.4.1 „Инвестиции в подкрепа на неземеделски дейности“ е насочена към подпомагане на инвестиции в неземеделски дейности, което е от съществено значение за развитието на конкурентоспособността на селските райони. Насърчаването на този тип инвестиции ще подпомогне създаването на заетост и ще ускори диверсификацията на неземеделските дейности. Подмярката подпомага развитието на технологиите в областта на „зелената икономика“, включително на енергия от ВЕИ за собствено потребление. С финансовата подкрепа по мярката се цели подпомагане на усвояването на потенциала за развитие на туризъм, съчетаващ природни и културни ценности.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 6.4.2 „Подмярка Инвестиции в подкрепа на неземеделски дейности по Тематичната подпрограма за развитие на малки стопанства“. Бюджетът по подмярката е прехвърлен с 16-то изменение на Програмата.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6.1 „Стартова помощ за млади земеделски стопани”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До края на 2024 г. сключените договори и одобрените разходи са както следва: С дата на сключен договор през 2016 са договорени 1162 проекта с договорена субсидия общо от 29 млн. евро. През 2017 г. договорени проекти са само 6 с общо договорена субсидия от 150 хил. евро. Ситуацията малко се променя през 2018 г. когато са  сключени 11 договора с общо договорена субсидия от 275 хил. евро. С дата на сключен договор през 2019 сключените договори са 769 с общо договорена субсидия от 19,2 млн. евро. През 2022 са договорени 88 договора с общо договорена субсидия от 2,2 млн. евро. Тенденцията се запазва през 2021 със 70 проекти проекта и с общо договорена субсидия от 1,75 млн. евро. През 2022 г. са договорени 100 проекта с одобрени 2,5 млн. евро по ЕУРИ, като финансирането по ЕУРИ се запазва и през 2023 когато са подписани 66 договора с одобрени разходи от 1,62 млн. евро. През 2024 са подписани 360 договора отново с одобрени разходи по ЕУРИ на стойност 9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Проектният профил по техния характер, целенасоченост и предмет за целия период към края на 2024 г. очертава именно сравнителната рамка на подмярката през нейното функциониране. Към края на 2024 се отчитат общо 2632 подадени проекта, от които 274 са с краен срок на извършване на инвестицията през 2025 г. 2256 от тези проекта са приключени с извършено окончателно плащане (малко над 85%). Разпределението на тези проекти по вид на селскостопанския отрасъл очертава следната структура. В отрасъла „Зърнено-житни култури“ са 130 проекта, което представлява около 4,9% от всички проекти. В отрасъла „Зеленчуци, градинарство и оранжерийно производство“ са отчетени 431 проекта или приблизително 16,3%. Отрасълът „Лозарство и винарство“ е с най-малък дял с едва 4 проекта, представляващи 0,15%. Най-голяма активност се наблюдава в отрасъла „Теайни насъждения“ с 1205 проекта, което съставлява 45,7% от общия брой. В отрасъла „Мляко“ са 84 проекта, или 3,2% от всички. В отрасъла „Друг пасящ добитък“ са 140 проекта, което представлява 5,3%. В отрасъла „Зърноядни“ са 124 проекта, равняващи се на 4,7%. В отрасъла „Смесено земеделие“ са 513 проекта или 19,4% от всички подадени проекти.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гледна точка на типа стопанство към края на 2024, 1540 са биологични в преход стопанства (почти 60%) . Всичките стопанства имат обща площ над 2600 ха. , като над 2495 са под 5ха.(95%).</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Общо платените публични средства са на стойност от 60,88 млн. евро от които 52 млн. евро са изплатените публични средства по ЕЗФРСР и НБ , авансово и окончателно и 8,86 млн. евро са изпратените по ЕУРИ.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Бенефициентите по демографско разделение по пол са 1131 жени към 1501 мъже, което е почти равномерно разпределяне с лек превес на мъжете 57% към 43%. Средна възраст е малко над 28 години.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6.3 „Стартова помощ за развитието на малки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Подобно на подмярка 6.1 и тук много от тенденциите се запазват и показват цикличността във функционирането подмярката базирана на приемите и икономическата ситуация към съответната година.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 дата на сключен договор през 2016 са приети 2 проекта с договорена субсидия общо от 30000 евро. През 2017 г. приетите проекти са  драстично повече 1402 с общо договорена субсидия от 21 млн. евро. Това е най високата стойност след 2021 г. Ситуацията малко се променя през 2018 г. когато са  сключени 368 договора с общо договорена субсидия от 5,5 млн. евро. С дата на сключен договор през 2019 договорите са 54 с общо договорена субсидия от 810 хил. евро. През 2020 са приети 6 договора с общо договорена субсидия от 90 хил. евро. Ситуацията се променя драстично през 2021 с 1490 договора и с общо договорена субсидия от 22,35 млн. евро и бележи най високата стойност по подписани договори през целия период. През 2022 г. са приети 970 проекта с одобрени 14,5 млн. евро, от който 779 договора са финансирани по ЕУРИ. През 2023 са подписани 373 договора с одобрени разходи от 5,6 млн. евро , от който 338 договора са финансирани по ЕУРИ. През 2024 са подписани 3 договора с одобрена субсидия на стойност 45 000 евро., от който 2 договора са финансирани по ЕУРИ.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Проектният профил по техния характер, целенасоченост и предмет за целия период към края на 2024 г. очертава именно сравнителната рамка на подмярката през нейното функциониране. Към края на 2024 г. са сключени общо 4668 договора, от които 131 са с краен срок на извършване на инвестицията през 2025 г. а 1 е с краен срок 2027 г. От всички сключени проекти 4433 са приключени с извършено окончателно плащане (малко над 95%).</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Разпределението на тези проекти по вид на селскостопанския отрасъл очертава следната структура : </w:t>
            </w:r>
          </w:p>
          <w:p>
            <w:pPr>
              <w:numPr>
                <w:ilvl w:val="0"/>
                <w:numId w:val="24"/>
              </w:numPr>
              <w:spacing w:before="240" w:after="0"/>
              <w:ind w:left="720" w:hanging="280"/>
              <w:jc w:val="left"/>
              <w:rPr>
                <w:rFonts w:ascii="Times New Roman" w:eastAsia="Times New Roman" w:hAnsi="Times New Roman" w:cs="Times New Roman"/>
                <w:szCs w:val="24"/>
              </w:rPr>
            </w:pPr>
            <w:r>
              <w:rPr>
                <w:rFonts w:ascii="Times New Roman" w:eastAsia="Times New Roman" w:hAnsi="Times New Roman" w:cs="Times New Roman"/>
                <w:szCs w:val="24"/>
              </w:rPr>
              <w:t>В отрасъл „Смесено земеделие“ са реализирани 1921 проекта, или 41,1% от общия брой проекти, което го прави най-големият отрасъл след животновъдството.</w:t>
            </w:r>
          </w:p>
          <w:p>
            <w:pPr>
              <w:numPr>
                <w:ilvl w:val="0"/>
                <w:numId w:val="24"/>
              </w:numPr>
              <w:spacing w:before="0" w:after="0"/>
              <w:ind w:left="720" w:hanging="280"/>
              <w:jc w:val="left"/>
              <w:rPr>
                <w:rFonts w:ascii="Times New Roman" w:eastAsia="Times New Roman" w:hAnsi="Times New Roman" w:cs="Times New Roman"/>
                <w:szCs w:val="24"/>
              </w:rPr>
            </w:pPr>
            <w:r>
              <w:rPr>
                <w:rFonts w:ascii="Times New Roman" w:eastAsia="Times New Roman" w:hAnsi="Times New Roman" w:cs="Times New Roman"/>
                <w:szCs w:val="24"/>
              </w:rPr>
              <w:t>Най-голяма активност се наблюдава в отрасъла „Трайни насъждения“ с 1330 проекта, което съставлява 28,5% от общия брой, утвърждавайки го като водещ отрасъл.</w:t>
            </w:r>
          </w:p>
          <w:p>
            <w:pPr>
              <w:numPr>
                <w:ilvl w:val="0"/>
                <w:numId w:val="24"/>
              </w:numPr>
              <w:spacing w:before="0" w:after="0"/>
              <w:ind w:left="720" w:hanging="280"/>
              <w:jc w:val="left"/>
              <w:rPr>
                <w:rFonts w:ascii="Times New Roman" w:eastAsia="Times New Roman" w:hAnsi="Times New Roman" w:cs="Times New Roman"/>
                <w:szCs w:val="24"/>
              </w:rPr>
            </w:pPr>
            <w:r>
              <w:rPr>
                <w:rFonts w:ascii="Times New Roman" w:eastAsia="Times New Roman" w:hAnsi="Times New Roman" w:cs="Times New Roman"/>
                <w:szCs w:val="24"/>
              </w:rPr>
              <w:t>В отрасъл „Зеленчуци, градинарство и оранжерийно производство“ са отчетени 656 проекта или приблизително 14,0%, като делът е по-голям в сравнение с други отрасли.</w:t>
            </w:r>
          </w:p>
          <w:p>
            <w:pPr>
              <w:numPr>
                <w:ilvl w:val="0"/>
                <w:numId w:val="24"/>
              </w:numPr>
              <w:spacing w:before="0" w:after="0"/>
              <w:ind w:left="720" w:hanging="280"/>
              <w:jc w:val="left"/>
              <w:rPr>
                <w:rFonts w:ascii="Times New Roman" w:eastAsia="Times New Roman" w:hAnsi="Times New Roman" w:cs="Times New Roman"/>
                <w:szCs w:val="24"/>
              </w:rPr>
            </w:pPr>
            <w:r>
              <w:rPr>
                <w:rFonts w:ascii="Times New Roman" w:eastAsia="Times New Roman" w:hAnsi="Times New Roman" w:cs="Times New Roman"/>
                <w:szCs w:val="24"/>
              </w:rPr>
              <w:t>В отрасъл „Зърнено-житни култури“ са реализирани 445 проекта, което представлява около 9,5% от всички проекти.</w:t>
            </w:r>
          </w:p>
          <w:p>
            <w:pPr>
              <w:numPr>
                <w:ilvl w:val="0"/>
                <w:numId w:val="24"/>
              </w:numPr>
              <w:spacing w:before="0" w:after="0"/>
              <w:ind w:left="720" w:hanging="280"/>
              <w:jc w:val="left"/>
              <w:rPr>
                <w:rFonts w:ascii="Times New Roman" w:eastAsia="Times New Roman" w:hAnsi="Times New Roman" w:cs="Times New Roman"/>
                <w:szCs w:val="24"/>
              </w:rPr>
            </w:pPr>
            <w:r>
              <w:rPr>
                <w:rFonts w:ascii="Times New Roman" w:eastAsia="Times New Roman" w:hAnsi="Times New Roman" w:cs="Times New Roman"/>
                <w:szCs w:val="24"/>
              </w:rPr>
              <w:t>В отрасъл „Друг пасящ добитък“ са регистрирани 252 проекта, или 5,4%.</w:t>
            </w:r>
          </w:p>
          <w:p>
            <w:pPr>
              <w:numPr>
                <w:ilvl w:val="0"/>
                <w:numId w:val="24"/>
              </w:numPr>
              <w:spacing w:before="0" w:after="0"/>
              <w:ind w:left="720" w:hanging="280"/>
              <w:jc w:val="left"/>
              <w:rPr>
                <w:rFonts w:ascii="Times New Roman" w:eastAsia="Times New Roman" w:hAnsi="Times New Roman" w:cs="Times New Roman"/>
                <w:szCs w:val="24"/>
              </w:rPr>
            </w:pPr>
            <w:r>
              <w:rPr>
                <w:rFonts w:ascii="Times New Roman" w:eastAsia="Times New Roman" w:hAnsi="Times New Roman" w:cs="Times New Roman"/>
                <w:szCs w:val="24"/>
              </w:rPr>
              <w:t>В отрасъл „Зърноядни“ са 34 проекта, представляващи 0,7% от всички, което е сред най-слабите дялове.</w:t>
            </w:r>
          </w:p>
          <w:p>
            <w:pPr>
              <w:numPr>
                <w:ilvl w:val="0"/>
                <w:numId w:val="24"/>
              </w:numPr>
              <w:spacing w:before="0" w:after="0"/>
              <w:ind w:left="720" w:hanging="280"/>
              <w:jc w:val="left"/>
              <w:rPr>
                <w:rFonts w:ascii="Times New Roman" w:eastAsia="Times New Roman" w:hAnsi="Times New Roman" w:cs="Times New Roman"/>
                <w:szCs w:val="24"/>
              </w:rPr>
            </w:pPr>
            <w:r>
              <w:rPr>
                <w:rFonts w:ascii="Times New Roman" w:eastAsia="Times New Roman" w:hAnsi="Times New Roman" w:cs="Times New Roman"/>
                <w:szCs w:val="24"/>
              </w:rPr>
              <w:t>В отрасъл „Мляко“ са реализирани 22 проекта, което е около 0,5% от всички и показва сравнително ниска активност.</w:t>
            </w:r>
          </w:p>
          <w:p>
            <w:pPr>
              <w:numPr>
                <w:ilvl w:val="0"/>
                <w:numId w:val="24"/>
              </w:numPr>
              <w:spacing w:before="0" w:after="240"/>
              <w:ind w:left="720" w:hanging="280"/>
              <w:jc w:val="left"/>
              <w:rPr>
                <w:rFonts w:ascii="Times New Roman" w:eastAsia="Times New Roman" w:hAnsi="Times New Roman" w:cs="Times New Roman"/>
                <w:szCs w:val="24"/>
              </w:rPr>
            </w:pPr>
            <w:r>
              <w:rPr>
                <w:rFonts w:ascii="Times New Roman" w:eastAsia="Times New Roman" w:hAnsi="Times New Roman" w:cs="Times New Roman"/>
                <w:szCs w:val="24"/>
              </w:rPr>
              <w:t>Отрасъл „Лозарство и винарство“ е с най-малък дял с едва 8 проекта, представляващи 0,2% от всички.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гледна точка на типа стопанство към края на 2024 г. 330 са биологични стопанства в преход (почти 7%) . Всичките стопанства имат обща площ над 4668 ха, като над 4338 са под 5ха (93%), по-малките са между 5 и 10 ха – 135 броя, между 10 и 20 – 116 броя, между 20 и 50 – 62 броя и над 50 ха – 17.</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Финансовите параметри показват договорена субсидия на стойност от 70 млн. евро, като 18,5 млн. евро са по ЕУРИ в периода след 2021 г. Общо платените публични средства са на стойност от 68,59 млн. евро, от които 51,2 млн. евро са изплатените публични средства по ЕЗФРСР и НБ , авансово и окончателно, и 17,4 млн. евро са изплатените по ЕУРИ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отношение на демографско разделение по пол, 1727 от бенефициентите са жени, а 2941 - мъже, което в процентно съотношение е представлява разпределение съответно 37% към 63% в полза на мъжете. По възраст преобладават тези над 40 г. с 2777 проекта към1891 срещу 1891 проекта, подадени от кандидати под 40 години. Средната възраст на бенефициентите по подмярката е над 42 години.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6.4.1 „Инвестиции в подкрепа на неземеделски дейности“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Подкрепените проекти по подмярката следва да допринесат за постигане на ефект по отношение изпълнението на Приоритет 6: „Насърчаване на социалното приобщаване, намаляването на бедността и икономическото развитие в селските райони“, област с поставен акцент „6А“: „Улесняване на разнообразяването, създаването и развитието на малки предприятия, както и разкриването на работни места“.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Въпреки проведения единствен прием още през 2018 г., все още се договарят проекти през 2024 г.и са сключени 2 договора с общо одобрени разходи от 693 хил. евро и договорена субсидия от 346 хил. евро, което с е сходна ситуация с 2023 г., когато са сключени 4 договора, с одобрени разходи и субсидия съответно 1 302 хил. евро и 641 хил. евро. Като цяло именно 2020 и 2021 са годините с най- висок прием съответно 75 и 80 проекта, като през 2022 г. се приемат само 50, което е показателно за спада в следващите две години.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Профилът на видовете проекти по техния характер и специфика към края на 2024 г. се очертава много важна картина за изпълнението на подмярката. Към края на 2024 се отчитат общо 220 подадени проекта от които 63 са с краен срок на извършване на инвестицията през 2025 г. 113 от тези проекти са приключени с извършено окончателно плащане (малко над 51%). От тях 7 проекта са Проекти в сектори от НСНМСП ( 3% ), 16 проекта се изпълняват в Северозападен и Северен централен райони ( 7 % )  , 6 проекта включващи инвестиции за развитие на „зелена икономика“ ( 3% ), 14 проекта включват иновации ( 6,5%). По направление могат да се отчетат 5 проекта в Занаяти ( 2,5%) , 91 в Производство (над 40%) и 124 в Услуги (над 56%).</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Финансовите параметри показват одобрени разходи са стойност от 62,4 млн. евро и договорената субсидия от 30,7 млн. евро. Изплатените суми по ЕЗФРСР авансово, междинно и окончателно са съответно  1,2 млн. евро, 1,96 млн. евро и 14,24 млн. евро. От националния бюджет сумите по трите вида плащания авансово, междинно и окончателно са съответно 213 хил. евро, 344,7 хил. евро и 2,5 млн. евро. Общо платените публични средства са на стойност от 20,47 млн. евро. До края на 2024 г. 16 проекта с платен аванс, 28 с платено междинно плащане и 147 с платено окончателно плащане от които 155 са с платено междинно или окончателно без аванс (70%).</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Разгледани по статус на кандидата и демографска структура на бенефициентите към края на 2024 се отчитат 197 МСП и 23 ЗС – приблизително 90% към 10%, като над 95% са юридически лица. Бенефициентите по демографско разделение пол са 84 жени към 136 мъже подобни стойности се наблюдават и по възраст, като 85 са под 40 години а 135 са над 40 години, като тези стойности съответстват на разпределение грубо 40% към 60% в полза на мъжете и над 40 годишните. Проектите подадени от кандидати, притежаващи опит или образование в сектора, за който кандидатстват и кандидати, осъществявали дейност най-малко 3 години преди датата на кандидатстване са съответно 135 и 140 кандидата по проект, което отговаря на около 60% от всички проекти.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гледна точка на заявените работни места който ще бъдат създадени в следствие на проектите към края на 2024 това са 1022 работни места.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6.4.2 „Инвестиции в подкрепа на неземеделски дейности по Тематичната подпрограма за развитие на малки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Подмярката е била с индикативен бюджет от 5.6 млн. евро публични средства, като в 16-то изменение е изведен от програмата и бюджета е преразпределен към други, стартирали подмерки.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7 „Основни услуги и обновяване на селата в селските райони”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7.2 „Инвестиции в създаването, подобряването или разширяването на всички видове малка по мащаби инфраструктура“ от мярка 7 „Основни услуги и обновяване на селата в селските райони“.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година са сключени договори на обща стойност 45,994 милиона евро, стойността на изплатените средства е 8,63 млн. евро публични разходи.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Сравнено с 2023 година, в която са сключени договори за около 133,94 млн. евро, а изплатените средства са над 69,96 млн. евро, включително 59,44 милиона евро от ЕЗФРСР, 2024 година представлява значителен спад – над 8 пъти по-малко платени средства. Повечето плащания през 2023 са окончателни (около 12,37 млн. евро от ЕЗФРСР), което показва, че проектите по тези договори са приключили още в същата година. През 2022 година има едва около 8,18 млн. евро договорени разходи и почти същото изпълнение като 2024 – 6,78 млн. евро  изплатени от ЕЗФРСР, но без ново договориране с мащаба на 2024. През 2020 и 2021 година договорирането рязко намалява – едва около 18,05 млн. евро през 2020 и 9,23 млн. евро през 2021, но те отчитат по-високи плащания от 2024: съответно около 17,59 млн. евро изплатени публични средства през 2020 и 8,59 млн. евро през 2021.</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програмния период 2024 г. по мярка 7.2 инфраструктурните дейности бележат рязко свиване спрямо предходните години. Реалните изпълнени стойности в трите основни направления – улична, пътна и водоснабдителна мрежа – показват отчетлива промяна в характера на активността: от изграждане към приключване и отчитане на вече реализирани проекти. Сравнението подчертава, че уличната реализация през 2024 година е почти 20 пъти по-малка от тази през 2023 година, а водоснабдителна инфраструктура изцяло липсва, след като само година по-рано са били отчетени над 212 км.</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по мярката са договорени разходи в размер на приблизително 732 млн. евро, като одобрената субсидия възлиза на почти същата сума. По фокус група 5C са мобилизирани около 15,9 млн. евро, а основната част от финансовия ресурс – 716млн. евро – е насочена към фокус група 6B.</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Физическата реализация по инфраструктурните проекти включва изграждане и подобряване на 1253,05 километра улична инфраструктура (улици, тротоари и съоръжения към тях), 987,30 километра пътна инфраструктура и 1392,95 километра водоснабдителна мрежа.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Отчетените плащания към края на 2024 година показват, че по Европейския земеделски фонд за развитие на селските райони са извършени окончателни плащания в размер на около 243,5 млн. евро, а от националния бюджет – около 43 млн. евро. Изплатената обща сума от ЕЗФРСР възлиза на приблизително 522,56 млн. евро, а от националния бюджет – на около 92 292 983 евро, което води до общо платени публични средства в размер на около 616,2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Анализът на плащанията показва, че са извършени авансови плащания по 771 договора, междинни плащания по 8 договора и окончателни плащания по 717 договора.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7.3. „Подпомагане на широколентова инфраструктура, включително нейното създаване, подобрение и разширяване, пасивна широколентова инфраструктура и мерки за достъп до решения чрез широколентова инфраструктура и електронно правителство“ от мярка 7 “Основни услуги и обновяване на селата в селските райони”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Подмярка 7.3 от ПРСР 2014–2020 официално не фигурира сред действащите интервенции, тъй като е изведена от програмата с шестнадесетото ѝ изменение. Подмярката е била предназначена за подкрепа на основни услуги и възстановяване на селата в селските райони, със специален фокус върху подобряване на достъпа до информационни и комуникационни технологии и публични електронни услуги.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2021 г. по подмярката е прието едно проектно предложение със заявени общи разходи в размер на 42 млн. евро, подадено от Държавната агенция „Електронно управление“ (ДАЕУ). Впоследствие обаче проектът е оттеглен от бенефициента преди сключване на договор с ДФ „Земеделие“, поради прехвърляне на предвидените дейности към Националния план за възстановяване и устойчивост (НПВУ). Това означава, че по подмярката не са сключвани договори и не са извършвани разплащания в рамките на програмния период.</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7.6. „Проучване и инвестиции, свързани с поддържане, възстановяване и подобряване на културното и природно наследство на селата” от мярка 7 „Основни услуги и обновяване на селата в селските райони“.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подмярката са стартирани два приема, съответно през календарните 2016 и 2020 г., като с тях е ангажиран целият разполагаем индикативен ресурс, заделен за подмярката.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Изплатени са общо 15,9 млн. евро  публични средства. От тях 7,65 млн. евро са окончателни плащания от ЕЗФРСР, а още 1,35 млн. евро  са финансирани от националния бюджет.  През 2023 г., обаче, динамиката се променя, въпреки че са сключени договори на стойност 1,1 млн. евро, не са отчетени никакви плащания .</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През 2022 г. се реализират инвестиции в 108 населени места, като обхванатото население надхвърля 1.59 милиона души. Това потвърждава, че програмата през тази година е имала значително социално и географско въздействие, насочено към широк кръг от бенефициенти. Териториалният обхват, съчетан с високите стойности на изплатени средства през същата година, показва, че 2022 е била централна година за постигане на реални резултати, както в инфраструктурен, така и в демографски план. В рязък контраст, 2023 г. обхваща само 4 населени места, с потенциален ефект върху 66 860 души. Това представлява намаление от над 26 пъти в броя на населените места и намаление с над 23 пъти в броя на засегнатото население спрямо 2022.</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Мярка 7.6, разгледана през призмата на културно-религиозната ѝ насоченост и функционалните параметри на инвестираните проекти, демонстрира висока степен на специализация, като в контекста на 2024 г. се откроява нейният конкретен принос към културното наследство и местната идентичност в селските райони. Проектите са насочени почти изключително към религиозни и културни обекти, като доминиращите типове са църкви, манастири и храмове, с ограничено присъствие на други типове обекти като католически храмове и джамии.</w:t>
            </w:r>
          </w:p>
          <w:p>
            <w:pPr>
              <w:numPr>
                <w:ilvl w:val="0"/>
                <w:numId w:val="25"/>
              </w:numPr>
              <w:spacing w:before="240" w:after="240"/>
              <w:ind w:left="720" w:hanging="210"/>
              <w:jc w:val="left"/>
              <w:rPr>
                <w:rFonts w:ascii="Times New Roman" w:eastAsia="Times New Roman" w:hAnsi="Times New Roman" w:cs="Times New Roman"/>
                <w:szCs w:val="24"/>
              </w:rPr>
            </w:pPr>
            <w:r>
              <w:rPr>
                <w:rFonts w:ascii="Times New Roman" w:eastAsia="Times New Roman" w:hAnsi="Times New Roman" w:cs="Times New Roman"/>
                <w:szCs w:val="24"/>
              </w:rPr>
              <w:t> </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Проектите се отличават с висока художествена и архитектурна стойност, включваща реконструкция, конструктивно укрепване, реставрация, консервация и вертикална планировка, което показва сериозен ангажимент към съхраняване на културно-историческото наследство в селските райони.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по мярката са договорени разходи в размер на приблизително 56,7 млн. евро. Инвестициите обхващат 197 населени места с общо 2 640 446 души население, което подчертава значимото социално покритие на проектите.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отношение на плащанията, изплатените аванси от Европейския земеделски фонд за развитие на селските райони (ЕЗФРСР) възлизат на около 9,58 млн. евро, а авансите от националния бюджет са приблизително 1,69 млн. евро. Междинните плащания са в размер на около 3, 14 млн. евро от ЕЗФРСР и 554 хил. евро от националния бюджет.</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Изплатените окончателни плащания достигат около 20,16 млн. евро от ЕЗФРСР и 3,56 млн. евро от националния бюджет. Общият обем на платените публични средства възлиза на около 38,7 млн. евро, което показва сравнително добро темпо на усвояване за сключените договори до края на отчетния период.</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Анализът на финансовите потоци показва, че са извършени авансови плащания по 83 договора, междинни плащания по 30 договора, както и окончателни плащания по 119 договора. Поне едно междинно или окончателно плащане (без да се броят авансите) е регистрирано по 124 договора, което демонстрира активен процес на изпълнение и отчитане на проектите към 31 декември 2024 година.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8 „Инвестиции в развитие на горските райони и подобряване на жизнеспособността на горите“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Съгласно ПРСР 2014-2020 г., в рамките на мярка 8 са предвидени за подпомагане 5 подмерки, от които се прилагат 4 : Подмярка 8.1. “Залесяване и поддръжка”, Подмярка 8.3. “Предотвратяване на щети по горите от горски пожари, природни бедствия и катастрофични събития”, Подмярка 8.4. “Възстановяване на щети по горите от горски пожари, природни бедствия и катастрофични събития” и Подмярка 8.6. “Инвестиции в технологии за лесовъдство и в преработката, мобилизирането и търговията на горски продукти”.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8.1 „Залесяване и поддръжка“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Мярка 8.1 „Залесяване и поддръжка“ цели чрез предоставеното подпомагане да стимулира проекти, които допринасят за опазването на околната среда и адаптацията към климатичните предизвикателства с акценти към увеличаването на лесистите площи в равнинните зони, ограничаването на ерозията, съхраняването на почвеното качество, възстановяването на водния баланс и насърчаването на устойчиви земеделски практики.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Проведен е един прием през 2020 г., като към края на календарната 2024 г. са налични два действащи договора, с общ размер на договорената субсидия 86 хил. евро публични средства.  Няма извършени плащания по подмярката.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8.3 „Предотвратяване на щети по горите от горски пожари, природни бедствия и катастрофични събития“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 декември 2024 г. по подмярка 8.3 са в процес на изпълнение или приключени 21 проекта, финансирани основно от публични бенефициенти като общини, регионални дирекции по горите и няколко частни юридически лица. Общият размер на одобрената субсидия в размер на 16,3 млн. евро публични средства. Договори са сключени с 13 общини, като за тях субсидията възлиза на 12 млн. евро. Шест от договорите са с органите по управление и стопанисване на горите в България и възлизат на общо 3,7 млн. евро. Към 31 декември 2024 г. са изплатени общо 14,2 млн. евро, като изплатената сума по окончателно приключените проекти възлиза на 12,3 млн. евро. Почти 90% от проектите са приключили с пълно или почти пълно изплащане на договорената субсидия към края на 2024 г. и са отчетени като приключени с представени първични документи за извършени дейности. Публичните разходи са изплатени в пълен обем по повечето договори, като остатъчните разлики са свързани с все още незавършени процедури по окончателно отчитане.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отчетния период всички 21 проекта са насочени към изпълнение на мерки за превенция на горски пожари, като при мнозинството от тях са реализирани между две и четири противопожарни дейности на проект. Бенефициентите получават различен брой точки по критерий 4, който оценява степента на минимално въздействие върху околната среда, като проектите с най-висока екологична оценка получават пълния брой точки.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отношение на площите, размерът на заявените и одобрени за превантивни дейности площи сумарно покриват обща площ от над 88 410 хектара.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Видовете култури, в които се реализират превантивните дейности, включват основно естествени горски масиви и земи с горска растителност, застрашени от пожари. Дейностите по проектите са насочени към създаване на противопожарни просеки, модернизация на противопожарни инфраструктури, почистване на растителност, както и към изграждане на нови съоръжения за контрол на пожарите.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Географски проектите са разпределени в различни региони на страната, като се наблюдава концентриране на интервенции в зони с доказано висок пожарен риск, включително части от Южен централен, Югоизточен и Югозападен район.</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M</w:t>
            </w:r>
            <w:r>
              <w:rPr>
                <w:rFonts w:ascii="Times New Roman" w:eastAsia="Times New Roman" w:hAnsi="Times New Roman" w:cs="Times New Roman"/>
                <w:b/>
                <w:bCs/>
                <w:szCs w:val="24"/>
              </w:rPr>
              <w:t>ярка 8.4 „Възстановяване на щети по горите от горски пожари, природни бедствия и катастрофични събития“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Подпомагането по подмярка 8.4 „Възстановяване на щети по горите от горски пожари, природни бедствия и катастрофични събития“ е насочено към възстановяване на горите, пострадали от горски пожари, природни бедствия, катастрофични събития, болести и вредители, както и защита на околната среда и адаптиране към промените в климата.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 декември 2024 г. по подмярка 8.4 са изпълнявани общо осем проекта, финансирани основно от публични бенефициенти, сред които четири общини – Самоков, Средец, Чепеларе и Копривщица, три държавни горски предприятия – Североизточно, Югоизточно и Югозападно държавно предприятие, както и Община Белица. Общият размер на договорената субсидия по сключените договори възлиза на около 2 млн. евро. Подпомагането на подмярката е насочено към възстановяване на горите, пострадали от горски пожари, природни бедствия, катастрофични събития, болести и вредители, както и защита на околната среда и адаптиране към промените в климата.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отношение на финансовото изпълнение към края на 2024 г. данните сочат, че авансови плащания са изплатени по повечето договори, а окончателни плащания са отчетени при значителен брой проекти. Част от проектите, включително на Югозападното държавно предприятие и Североизточното държавно предприятие, са реализирали значителен напредък, като са извършени и междинни плащания. Изплатените средства по тези два проекта възлизат съответно на малко над 692 хил. евро.. и 172 хил. евро.. Други проекти като този на община Самоков и община Чепеларе не са реализирали междинни или окончателни плащания към края на 2024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гледна точка на физическото изпълнение, проектите обхващат дейности за възстановяване на увредени горски площи, превенция на ерозията и използване на местни дървесни видове. Размерът на площите за възстановяване варира значително – от 12 ха при най-малките проекти до над 3550 ха при най-големите интервенции. Сумарно, всички осем проекта възстановяват над 4900 хектара увредени горски територии.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Географското разпределение на проектите обхваща предимно Югозападен и Югоизточен район на страната, като акцентът е поставен върху чувствителни територии с по-висока склонност към ерозионни процеси и риск от горски пожари.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8.6 „Инвестиции в технологии за лесовъдство и в преработката, мобилизирането и търговията с горски продукти“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Изпълнението по мярка 8.6 е свързано с подпомагането към подобряване на конкурентоспособността и създаването на нови работни места, чрез насърчаване преработката и подобряване маркетинга на горските продукти, както и подобряване състоянието на горите, тяхното опазване и устойчиво стопанисване.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общият обем на одобрените разходи за всички проекти по мярката възлиза на 23,4 млн. евро., като договорените субсидии достигат 11,6 млн. евро. Подкрепените проекти по подмярката целят постигане на положителен ефект по отношение изпълнението на ПРСР по област с поставен акцент 2С+ „Подобряване на икономическите резултати на фирмите в горското стопанство, дърводобива и първичната преработка на дървесина“.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отношение на финансовите потоци, към края на 2024 г. няма отчетени авансови плащания. Общият размер на публичните разходи, платени до края на годината, възлиза на малко над 6,1 млн. евро, което представлява около 52.7% от договорените.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Административния статус на проектите показва, че 31 от тях са отчетени като приключени с извършени окончателни плащания, докато останалите са в различни етапи на изпълнение. Това означава, че повече от половината от всички проекти (общо 58) вече са финализирани, а значителна част от останалите имат извършени междинни плащания.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Преки социални ефекти могат да се очакват в общините и горските структури, изпълняващи проектите.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9 „Учредяване на групи и организации на производителите“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 декември 2024 г. по разглежданата мярка са в процес на изпълнение или приключени общо 20 проекта, сключени основно с дружества с ограничена отговорност, действащи в секторите животновъдство и растениевъдство. От тях преобладаващият брой – 16 проекта – са насочени към животновъдния сектор, докато 4 проекта са реализирани в растениевъдството.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Общият размер на договорените разходи възлиза на около 6,6 млн. евро. Общата договорена субсидия е в същия размер, тъй като всички договори предвиждат 100% допустими разходи като база за субсидиране.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са изплатени са около 4.2 млн. евро. от Европейския земеделски фонд за развитие на селските райони, около 0,5 млн. евро от националния бюджет (НБ). Сумарно изплатените публични средства към края на 2024 г. възлизат на 4,7 млн. евро  публични средства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всички проекти най-големи по обем са три, всеки със стойност около 480 хил. евро. Проектите, като цяло, са ориентирани към повишаване на конкурентоспособността на групи и организации на производители, като особено внимание е отделено на животновъдния сектор. Към 31.12.2024 г. общо платените суми отговарят на одобрените разходи са съответно 95%, 100% и 70 % за трите компании.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почти всички проекти е заложено обмяната на опит и обучения допринасящи за по-доброто използване на природните ресурси, околната среда, климата и иновациите. Освен това, значителен дял от проектите е изпълнен от групи, в които не по-малко от 50% от членовете са млади фермери, което съответства на една от ключовите цели на мярката за насърчаване на младите в сектора. Чрез подмярката са подпомогнати общо 402 регистрирани членове на групи и организации на производители.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10 „Агроекология и климат“</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програмен период 2014-2020 Мярка 10 се прилага в пълен обхват с планираните в програмата направления. През 2024 г. са приемани заявления за плащане по изпълнявани ангажименти в преходния период (приключващи през 2024 г.) по следните направлени :</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Възстановяване и поддържане на постоянно затревени площи с висока природна стойност (ВПС);</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Опазване на застрашени от изчезване местни породи, важни за селското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Опазване на застрашени от изчезване местни сортове, важни за селското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кампания 2024 г. приключват поети ангажименти през предходните кампании. Ангажиментите са с пет годишен период на изпълнение, като през 2024 г. се приемат заявления за плащане по вече изпълнявани ангажименти. Към 31.12.2024 г. по мярка 10 са изплатени кампании 2015–2024, като общата стойност на изплатените разходи (заедно с плащанията по преходни ангажименти от предишния програмен период) към тази дата е 268.9 млн. евро публични средства.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За кампания 2023, която е оторизирана и разплащана през календарната 2024 г. са оторизирани площи общо в размер на 22,14 хил. ха, от които 14,4 хил. ха по направление „Възстановяване и поддържане на затревени площи с висока природна стойност (ВПС)“, 3,74 хил. ха по направление „Традиционни практики за сезонна паша (пасторализъм)“, и 3,99 хил. ха по направление „Опазване на застрашени от изчезване местни сортове, важни за селското стопанство за 52 244 ЖЕ.“.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Тъй като в една календарна година е налично разплащане и обработка на две кампании, в таблиците, въведени в SFC2014 ще бъдат отчетени по-голямата подпомогната площ и по-големият брой заявления, а именно от кампания 2023.</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по мярка 10 общата стойност на изплатените разходи (заедно с плащанията по преходни ангажименти от предишния програмен период) е 268.9 млн. евро публични средства.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11 „Биологично земеделие“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Мярка 11 „Биологично земеделие“ от Програмата за развитие на селските райони (ПРСР) 2014–2020 приключва своето прилагане като една от ключовите екологични мерки на програмата, фокусирана върху устойчивото използване на земеделски ресурси и опазване на околната среда чрез подкрепа за производители, прилагащи биологични методи. Мярката обхваща две подмерки – подмярка 11.1 „Плащания за преминаване към биологично земеделие“ и подмярка 11.2 „Плащания за поддържане на биологично земеделие“, като подпомагането е структурирано в три основни направления – биологично растениевъдство, пчеларство и животновъдство. До края на 2023 година мярката се прилага в пълен обхват по всички направления, което създава основата за нейната интензивна отчетна дейност през 2024 г., насочена към приключване на поетите ангажименти и финансово приключване на остатъчни задължения.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календарна 2024 г. са изплатени заявените през К2023 и К2024 средства.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За кампания 2023, която е оторизирана и разплащана през календарната 2023 г. са оторизирани площи общо в размер на 6,82 хил. Ха, от които 1,6 хил. ха по направление „Преминаване към биологично растениевъдство“, и 5,2 хил. ха по направление „Поддържане към биологично растениевъдство“.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по мярка 11 стойността на изплатените разходи (заедно с плащанията по преходни ангажименти от предишния програмен период)  е 208,2 млн. евро публични средства.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12 „Плащания по „Натура 2000” и Рамковата директива за водите“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Мярка 12 „Плащания по Натура 2000 и Рамковата директива за водите“ не се прилага и по нея са изплатени общо 198,1 млн. евро публични средства, като тези плащания обхващат ангажиментите, поети в рамките на кампаниите от 2015 г. до последната активна година – 2022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За кампания 2021, която е оторизирана и разплащана през календарната 2022 г. са оторизирани площи общо в размер на 421,85 хил. ха, за над 11 400 одобрени заявления.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същата календарна 2022 година е обработена и разплатена и кампания 2022, като за нея са оторизирани площи общо в размер на 488,56 хил. ха, за над 12 700 одобрени заявления.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13 „Плащания за райони, изправени пред природни или други специфични ограничения“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Последната оторизирана кампания по мярката е през 2022 г., която е оторизирана и разплащана през календарната 2022 г. През 2023 г. са извършвани коригиращи плащания в минимален размер.</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календарната 2024 г. мярката не се прилага, тъй като са обявени приеми по интервенция „Плащания за райони, изправени пред природни или други специфични ограничения“, включена в Стратегическия план за развитие на земеделието и селските райони на Република България за периода 2023 – 2027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2020 г. за първи път е стартирана, обработена и в голяма част разплатена и третата предвидена подмярка - 13.3 „Компенсаторни плащания за ха ИЗП в други райони със съществени природни ограничения“. Подмярката е въведена в рамките на седмото изменение на ПРСР 2014-2020, и във връзка с разпоредбата на чл. 32, ал. 3 от Регламент 1305/2013 държавите членки следва да предефинират районите, различни от планинските със съществени природни ограничения. С разпоредбата на чл. 32, ал. 4, се дава възможност за подпомагане на земеделски стопани в други райони със специфични ограничения.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за кампании 2015-2022 са изплатени  общо 383,5 млн. евро публични средства.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За кампания 2022, която е оторизирана и разплащана през календарната 2022 г. са оторизирани площи общо в размер на 681,49 хил. ха, за над 29 000 одобрени заявления, като подпомогнатите площи са съответно 388,06 хил. ха за подмярка 13.1 "Компенсационни плащания в планински райони" и 278,90 хил. ха за подмярка 13.2 "Компенсационни плащания за други райони, засегнати от значителни природни ограничения". За стартиралата през 2020 г. подмярка 13.3, подпомогнатите площи за кампания 2022 са в размер на 14,53 хил. ха.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Следствие на това, че мярката се прилага на териториален обхват на различните райони за подмярка 13.1 средно се одобряват 330-390 хил. ха за кампания, при подмярка 13.2 – 250-280 хил. ха за кампания, а при подмярка 13.3 – средно 14-14,5 хил. ха.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14 "Хуманно отношение към животните"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Мярка 14 „Хуманно отношение към животните“ от Програмата за развитие на селските райони (ПРСР) 2014–2020 не се прилага тъй като са обявени приеми по аналогична интервенция, включена в Стратегическия план за развитие на земеделието и селските райони на Република България за периода 2023 – 2027 г.. Мярката обхваща две подмерки – 14.1 за едри преживни животни (ЕПЖ) и 14.2 за дребни преживни животни (ДПЖ).</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Общият размер на изплатените средства по двете подмерки към 31.12.2023 г. възлиза на 22,4 млн. евро, от които малко над 6,2 млн. евро са разплатени само през календарната 2023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няма отчетени публични разходи по Мярка 14.</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16 „Сътрудничество“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16.1 „Подкрепа за сформиране и функциониране на оперативни групи в рамките на ЕПИ“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Подпомагането по подмярка 16.1 „Подкрепа за сформиране и функциониране на оперативни групи в рамките на ЕПИ“ е насочено към функциониране на оперативни групи, създадени за изпълнение на конкретен иновативен проект за постигане на целите на Европейското партньорство за иновации (ЕПИ) за селскостопанска производителност и устойчивост.</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подмярката са реализирани два приема през 2019 и 2020 г. с общ бюджет 30,53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по мярка 16.1 са склчени общо 32 договора за предоставяне на БФП. От тях остават активни общо 11 договора със статус в процес на изпълнение, общо 13 договора са в статус „Приключен“, а 8 са със статус „Прекратен“. През 2020 г. са сключени 10 договора, от които 9 остават активни към края на 2024 г., а 1 договор е прекратен. През 2021 г. са сключени 8 договора, като всички остават активни към края на 2024 г., без нито едно прекратяване. През 2023 г. са сключени 12 нови договора, като 10 от тях остават активни към края на 2024 г. Като цяло, над 75 % от всички сключени споразумения по подмярката са приключени успешно или в процес на изпълнение.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Следва да се отбележи, че с промяна в Стратегическия план е осигурена възможност за проектите по мярката, договоренив рамките на втория период на прием да бъдат изпълнение в цялост, като тяхното изпълнение да продължи до м. март 2026 г., като средствата заявени за финансиране през 2026 г. ще бъдат изплатени със средства от интервенция II.Ж.1 „Покдрепа за оперативни групи в рамките на ЕПИ“. По този начин се гарантира, че целите на съответните проекти ще бъдат изпълнени, тъй като в повечето случаи проектите представляват експерименти, които изискват повече време.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 декември 2024 г. по разглежданата интервенция са договорирани проекти с общ одобрен разход 9,4 млн. евро. Общата договорена субсидия също възлиза на около 9,4 милиона евро. Изплатените средства към края на 2024 г. достигат около 3,8 млн.евро.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 отношение на иновациите и сътрудничествата в рамките на Европейското партньорство за иновации (ЕПИ) към края на 2024 г. са подпомогнати 32 оперативни групи. Структурата на партньорствата в тези групи включва 10 консултанти, 5 малки и средни предприятия (МСП), 11 неправителствени организации (НПО), 169 земеделски стопани (ЗС) и 36 научни института и училища.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общата стойност на реализираните проекти в рамките на интервенцията достига 3 ,8 млн. евро. Това потвърждава, че основен фокус на мярката остава стимулирането на иновации и устойчивост в селското стопанство чрез подкрепа на оперативни групи, малки и средни предприятия, земеделски производители и научни институции.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16.4 „Подкрепа за хоризонтално и вертикално сътрудничество между участниците във веригата на доставки“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изпълнението на мярка 16.4 демонстрира значителна ограниченост както по отношение на обема на сключените договори, така и по отношение на разплатените средства. Единствената отчетна година с активност е 2022, когато е договорена субсидия в размер на 396 440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са налице 3 административни договора по подмярка 16.4 „Подкрепа за хоризонтално и вертикално сътрудничество между участниците във веригата на доставки“ от мярка 16 „Сътрудничество“ към тази дата има 3 действащи договора с безвъзмездна финансова помощ 0,3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по подмярката са налични плащания в размер на 10,5 хил. евро публични средства.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19 – Водено от общностите местно развитие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Подпомагането по мярка 19 „Водено от общностите местно развитие“ е насочено към стимулиране на местното развитие в селските район и получава подкрепа от ПРСР, ОПИК, ОПРЧР, ОПОС, ОПНОИР по един или по няколко приоритета на съответната програма или програми в съответствие с правилата за тези фондове. Воденото от общностите местно развитие (ВОМР) се извършва чрез интегрирани и многосекторни стратегии за местно развитие, основани на характеристиките на конкретната територия и разработени въз основа на местните потребности и потенциал.</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програмния период 2014-2020 подхода LEADER/ВОМР включва 64 местни инициативни групи, включващи територията на 117 общини, с население 1 646 496 души и територия 53 828 кв. км.</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Подкрепата за Воденото от общностите местно развитие обхваща следните подмерки: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Подмярка 19.1 “Помощ за подготвителни дейности”;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Подмярка 19.2 „Прилагане на операции в рамките на стратегии за Водено от общностите местно развитие”;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Подмярка 19.3 „Подготовка и изпълнение на дейности за сътрудничество на МИГ“;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Подмярка 19.4 „Текущи разходи и популяризиране на стратегия за водено от общностите местно развитие“.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19.1 “Помощ за подготвителни дейности”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Подмярка 19.1 „Помощ за подготвителни дейности“ приключва като напълно изпълнена и отчетена интервенция с ясно изразена подготвителна роля в рамките на ПРСР 2014–2020. Мярката стартира през 2015 г. с два приема, при които постъпват 133 заявления и се сключват 100 договора на стойност 2,6 млн. евро. Обхванати са 180 общини с население от над 2,3 млн. души и територия от 74 433 кв. км – около 78% от селските райони в страната. В резултат на изпълнението са организирани над 1200 публични събития, които допринасят за мобилизация на местни партньорства и изграждане на капацитет.</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периода 2020–2022 г. подмярката разширява обхвата си чрез подкрепа за пилотни проекти и процедури за създаване на нови местни инициативни групи. През 2020 г. са подадени 31 проектни предложения с обща стойност 2,26 млн. евро, от които са финансирани 18 проекта на стойност 0,88 млн. евро. През 2022 г. по новата процедура са подадени 111 предложения на стойност 2,67 млн. евро, като са одобрени 107 проекта с финансиране от 2,53 млн. евро, обхващащи територията на 196 общини.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са извършени допълнителни разплащания по подмярката, с което се приключва прилагането й в рамките на програмния период.</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всички проекти по подмярката са изпълнени. Общата стойност на изплатената безвъзмездна финансова помощ по подготвителните дейности достига 4,3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19.2 „Прилагане на операции в рамките на стратегии за Водено от общностите местно развитие”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Подмярка 19.2 „Прилагане на операции в рамките на стратегии за Водено от общностите местно развитие (ВОМР)“ е в напреднал етап на изпълнение по действащите стратегии на местните инициативни групи (МИГ). Целта на подмярката е да разшири подкрепата към селските райони чрез финансиране на проекти, подбрани и управлявани от местни партньорства в рамките на ВОМР.</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не са провеждане нови приеми на стратегии. Към края на 2024 г. одобрените 64 МИГ покриват 117 общини, територия от 53,8 хил. кв. км и население от 1,65 млн. души. От тях 25 стратегии са еднофондови, а 39 многофондови. Бюджетът на подмярката е увеличен с 26,17 млн. евро по време на преходния период 2021–2022 г., като всяка от МИГ получава допълнително 0,47 млн. евро от ЕЗФРСР, с което общата стойност на ресурсите по действащите стратегии достига 182,18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по подмярката са сключени 1984 договора с обща стойност на безвъзмездната финансова помощ 100 ,9 млн. евро. От тях са разплатени 62,3 млн. евро по 1350  проекта.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продължава прилагането на подмярката, като се сключват нови договори с бенефициенти по нея.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19.3 „Подготовка и изпълнение на дейности за сътрудничество на МИГ“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Подмярка 19.3 „Подготовка и изпълнение на дейности за сътрудничество на МИГ“ приключва в рамките на ПРСР 2014–2020 като една от специфичните мерки, насочени към изграждане на капацитет за партньорство и транснационално сътрудничество в селските райони. Подмярката има за цел да подпомогне Местните инициативни групи (МИГ) при реализиране на съвместни вътрешни и транснационални проекти, които укрепват стратегическото взаимодействие между региони и страни.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Общият ѝ бюджет възлиза на 5,2 млн. евро, след като бяха прехвърлени 1 ,4 млн.   евро към подмярка 19.4 Текущи разходи и популяризиране на стратегия за водено от общностите местно развитие“ . Кандидатстването е допустимо на текущ принцип съгласно регламент (ЕС) 1305/2013, като през програмния период са обявени няколко процедури. Последната процедура е №BG06RDNP001-19.607 и бюджетът е 2,9 млн. евро. Подадени са 22  проектни предложения на обща стойност 3,4 млн. евро, от които 18 са одобрени за финансиране с обща стойност 2,8 млн. евро, а 4 са оттегленни от кандидатстване.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са извършени разплащания на стойност 3  млн. евро по данни от ДФЗ публични средства, което представлява повече от половината общия бюджет по подмярката. През второто шестмесечие на 2024 г. от ЕЗФРСР по подмярка 19.3 е изплатена субсидия в размер на 636 827 евро. През 2024 година по подмярка 19.3 са изплатени средства за 14 одобрени проекта. Общата платена сума възлиза на 642 705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Подмярка 19.4 „Текущи разходи и популяризиране на стратегия за водено от общностите местно развитие“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 19.4 има за цел да обезпечи МИГ с необходимия финансов ресурс за ефективното изпълнение на стратегиите и тяхното популяризиране. Това от своя страна цели да доведе до развитието на МИГ като силни и ефикасно действащи партньорства и оперативни структури.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2022 г. след увеличаване на общия бюджет за ВОМР по ПРСР 2014-2020 г. беше увеличен и бюджетът по подмярката за всяка МИГ. В резултат на това, към 31.12.2022 г. общият одобрен размер на финансовата помощ за МИГ по подмярка 19.4 е в размер на 34,26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общият бюджет по подмярка 19.4 на всяка МИГ също беше увеличен, така общият одобрен размер на финансовата помощ за МИГ по подмярка 19.4 е в размер на 38 ,1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по подмярката на МИГ от страна на Разплащателна агенция са възстановени общо публични средства в размер на 32,5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20 „Техническа помощ“</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Мярка 20 „Техническа помощ“ приключва своята роля като ключов инструмент за обезпечаване на цялостното прилагане на Програмата за развитие на селските райони (ПРСР) 2014–2020. Мярката включва дейности по комуникация и публичност, обучения за кандидати и бенефициенти, техническа подкрепа, оценки, изследвания и административни разходи на Управляващия орган (УО) и Разплащателната агенция (РА).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по мярката са постъпили заявления за подпомагане с обща стойност от 79,9 млн. евро, а сключените договори и изпълнените дейности по мярката са на обща стойност 64,5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Тези договори имат значителен принос за популяризиране на разходването на средства от ЕЗФРСР, тъй като чрез тяхното изпълнение, на широката общественост са представени проекти, финансирани със средства от ПРСР 2014-2020 г., обучени са както кандидати и бенефициенти на ПРСР, вкл. и местни инициативни групи, така и представители на администрацията, ангажирана с прилагането на ПРСР (Управляващия орган и Разплащателната агенция).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по мярката са разплатени 62,7 млн. евро, общо публични средства, от които 9,7 млн. евро публични средства - само в рамките на календарната 2024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21 "Извънредно временно подпомагане за земеделските стопани и МСП, които са особено засегнати от кризата, предизвикана от COVID-19" от Програмата за развитие на селските райони за периода 2014 – 2020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Мярка 21 „Извънредно временно подпомагане за земеделски стопани и МСП, засегнати от COVID-19“ е напълно приключена, както финансово, така и административно. Въведена с осмото изменение на ПРСР през юли 2020 г., мярката включва три подмерки – за земеделски стопани, както и за МСП и признати групи и организации на производители. Целта ѝ е да осигури еднократна подкрепа за справяне с икономическите последици от пандемията.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декември 2021 г. са разплатени 42,1 млн. евро публични средства на над 30 хиляди бенефициенти. През 2022 и 2023 г. не се извършват нови плащания или договаряния.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Мярка 22 "Извънредно временно подпомагане за земеделски стопани и МСП, които са особено засегнати от последиците от руското нашествие в Украйна" от Програмата за развитие на селските райони за периода 2014 – 2020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година Мярка 22 „Извънредно временно подпомагане за земеделски стопани и МСП, които са особено засегнати от последиците от руското нашествие в Украйна“ представлява една от най-краткосрочните, но в същото време интензивно прилагани и отчетени интервенции в рамките на Програмата за развитие на селските райони (ПРСР) 2014–2020. Мярката е въведена с четиринадесетото и петнадесетото изменение на ПРСР и е напълно извън стандартната логика на дългосрочните мерки от програмата – създадена в отговор на криза и целяща бързо и целево насочено подпомагане към най-уязвимите групи в селското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Приемът по подмярка 22.1 е проведен в периода 22.11.2022 г. - 05.12.2022 г. за кандидати земеделски стопани от сектори „Растениевъдство“ и „Животновъдство“ с общ бюджет в размер на 28 млн. 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2022 г. по подмярката са подпомогнати над 31 хиляди земеделски стопани, с общо изплатена сума в размер на 23.25 млн. евро публични средства.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периода 08.03.2023 г.-17.03.2023 г. е проведен прием на заявления за подпомагане по подмярка 22.1 за земеделски стопани, отглеждащи ягоди или малини – оранжерийно производство и/или пчелни семейства - с общ бюджет в размер на 2,8 млн. евро.  Това е втори прием по подмярка 22.1, обявен с нарочна заповед на изпълнителния директор на ДФЗ.</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по мярката не са извършвани нови плащания тъй като подпомагането е под формата на еднократно платима сума, която се изплаща до 15 октомври 2023 г. въз основа на заявления за подпомагане, одобрени от компетентния орган до 31 март 2023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След 31.12.2022 г. е стартирана и втората подмярка на мярка 22, след извършени промени в петнадесетото изменение на ПРСР.</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Подмярка 22.2. “Извънредно временно подпомагане за МСП, които са особено засегнати от последиците от руското нашествие в Украйна“, насочена към подпомагане на МСП е разработена заедно с промени в текстовете на М22.1, които да позволят подпомагане на други сектори, невключени в приема от 2022 г. (отглеждащи слънчоглед над 150 ха, ягоди или малини – оранжерийно производство и/или пчелни семейства).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Приемът по подмярка 22.2 е проведен в периода 06.03.2023 г. - 15.03.2023 г. - за кандидати земеделски стопани, преработвателни предприятия и групи и организации на производители с общ бюджет в размер на 3,5 млн. евро, както и земеделски стопани, отглеждащи ягоди или малини – оранжерийно производство и/или пчелни семейства - с общ бюджет в размер на 2,8 млн.евро.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31.12.2024 г. по подмярката са подпомогнати 49 бенефициента с общо изплатена сума в размер на 2 млн. евро публични средства.</w:t>
            </w:r>
          </w:p>
          <w:p>
            <w:pPr>
              <w:pStyle w:val="BodyText"/>
              <w:jc w:val="both"/>
            </w:pPr>
          </w:p>
        </w:tc>
      </w:tr>
    </w:tbl>
    <w:p>
      <w:pPr>
        <w:pStyle w:val="Heading2"/>
      </w:pPr>
      <w:bookmarkStart w:id="5" w:name="_Toc256000005"/>
      <w:r>
        <w:t>Ключова информация относно постиженията във връзка с етапните цели, определени в рамката на изпълнението въз основа на таблица Е</w:t>
      </w:r>
      <w:bookmarkEnd w:id="5"/>
    </w:p>
    <w:p>
      <w:r>
        <w:t>Този раздел се отнася само за годишния/ите доклад/и за изпълнението 2016, 2017, 2018</w:t>
      </w:r>
    </w:p>
    <w:p>
      <w:pPr>
        <w:sectPr>
          <w:pgMar w:top="900" w:right="900" w:bottom="900" w:left="900" w:header="720" w:footer="720"/>
          <w:cols w:space="720"/>
        </w:sectPr>
      </w:pPr>
    </w:p>
    <w:p>
      <w:pPr>
        <w:pStyle w:val="Heading2"/>
      </w:pPr>
      <w:bookmarkStart w:id="6" w:name="_Toc256000006"/>
      <w:r>
        <w:t>Друг конкретен елемент по ПРСР [незадължително]</w:t>
      </w:r>
      <w:bookmarkEnd w:id="6"/>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656"/>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vAlign w:val="center"/>
          </w:tcPr>
          <w:p>
            <w:pPr>
              <w:pStyle w:val="BodyText"/>
              <w:jc w:val="both"/>
            </w:pPr>
          </w:p>
        </w:tc>
      </w:tr>
    </w:tbl>
    <w:p/>
    <w:p w:rsidR="000C0F34" w:rsidP="000C0F34"/>
    <w:p w:rsidR="000C0F34" w:rsidP="000C0F34">
      <w:pPr>
        <w:pStyle w:val="Heading2"/>
        <w:tabs>
          <w:tab w:val="clear" w:pos="0"/>
          <w:tab w:val="num" w:pos="708"/>
        </w:tabs>
        <w:ind w:left="708" w:hanging="850"/>
      </w:pPr>
      <w:bookmarkStart w:id="7" w:name="_Toc256000007"/>
      <w:r>
        <w:rPr>
          <w:noProof/>
        </w:rPr>
        <w:t>По целесъобразност, приноса към макрорегионалните стратегии и стратегиите за морските басейни</w:t>
      </w:r>
      <w:bookmarkEnd w:id="7"/>
    </w:p>
    <w:p w:rsidR="000C0F34" w:rsidP="000C0F34">
      <w:pPr>
        <w:pStyle w:val="Text1"/>
        <w:ind w:left="0"/>
      </w:pPr>
    </w:p>
    <w:p w:rsidR="000C0F34" w:rsidP="000C0F34">
      <w:pPr>
        <w:pStyle w:val="Text1"/>
        <w:ind w:left="0"/>
      </w:pPr>
      <w:r>
        <w:t>К</w:t>
      </w:r>
      <w:r>
        <w:t>а</w:t>
      </w:r>
      <w:r>
        <w:t>к</w:t>
      </w:r>
      <w:r>
        <w:t>т</w:t>
      </w:r>
      <w:r>
        <w:t>о</w:t>
      </w:r>
      <w:r>
        <w:t xml:space="preserve"> </w:t>
      </w:r>
      <w:r>
        <w:t>е</w:t>
      </w:r>
      <w:r>
        <w:t xml:space="preserve"> </w:t>
      </w:r>
      <w:r>
        <w:t>п</w:t>
      </w:r>
      <w:r>
        <w:t>о</w:t>
      </w:r>
      <w:r>
        <w:t>с</w:t>
      </w:r>
      <w:r>
        <w:t>о</w:t>
      </w:r>
      <w:r>
        <w:t>ч</w:t>
      </w:r>
      <w:r>
        <w:t>е</w:t>
      </w:r>
      <w:r>
        <w:t>н</w:t>
      </w:r>
      <w:r>
        <w:t>о</w:t>
      </w:r>
      <w:r>
        <w:t xml:space="preserve"> </w:t>
      </w:r>
      <w:r>
        <w:t>в</w:t>
      </w:r>
      <w:r>
        <w:t xml:space="preserve"> </w:t>
      </w:r>
      <w:r>
        <w:t>Р</w:t>
      </w:r>
      <w:r>
        <w:t>е</w:t>
      </w:r>
      <w:r>
        <w:t>г</w:t>
      </w:r>
      <w:r>
        <w:t>л</w:t>
      </w:r>
      <w:r>
        <w:t>а</w:t>
      </w:r>
      <w:r>
        <w:t>м</w:t>
      </w:r>
      <w:r>
        <w:t>е</w:t>
      </w:r>
      <w:r>
        <w:t>н</w:t>
      </w:r>
      <w:r>
        <w:t>т</w:t>
      </w:r>
      <w:r>
        <w:t xml:space="preserve"> </w:t>
      </w:r>
      <w:r>
        <w:t>(</w:t>
      </w:r>
      <w:r>
        <w:t>Е</w:t>
      </w:r>
      <w:r>
        <w:t>С</w:t>
      </w:r>
      <w:r>
        <w:t>)</w:t>
      </w:r>
      <w:r>
        <w:t xml:space="preserve"> </w:t>
      </w:r>
      <w:r>
        <w:t>№</w:t>
      </w:r>
      <w:r>
        <w:t> </w:t>
      </w:r>
      <w:r>
        <w:t>1</w:t>
      </w:r>
      <w:r>
        <w:t>3</w:t>
      </w:r>
      <w:r>
        <w:t>0</w:t>
      </w:r>
      <w:r>
        <w:t>3</w:t>
      </w:r>
      <w:r>
        <w:t>/</w:t>
      </w:r>
      <w:r>
        <w:t>2</w:t>
      </w:r>
      <w:r>
        <w:t>0</w:t>
      </w:r>
      <w:r>
        <w:t>1</w:t>
      </w:r>
      <w:r>
        <w:t>3</w:t>
      </w:r>
      <w:r>
        <w:t>,</w:t>
      </w:r>
      <w:r>
        <w:t xml:space="preserve"> </w:t>
      </w:r>
      <w:r>
        <w:t>ч</w:t>
      </w:r>
      <w:r>
        <w:t>л</w:t>
      </w:r>
      <w:r>
        <w:t>е</w:t>
      </w:r>
      <w:r>
        <w:t>н</w:t>
      </w:r>
      <w:r>
        <w:t> </w:t>
      </w:r>
      <w:r>
        <w:t>2</w:t>
      </w:r>
      <w:r>
        <w:t>7</w:t>
      </w:r>
      <w:r>
        <w:t>,</w:t>
      </w:r>
      <w:r>
        <w:t xml:space="preserve"> </w:t>
      </w:r>
      <w:r>
        <w:t>п</w:t>
      </w:r>
      <w:r>
        <w:t>а</w:t>
      </w:r>
      <w:r>
        <w:t>р</w:t>
      </w:r>
      <w:r>
        <w:t>а</w:t>
      </w:r>
      <w:r>
        <w:t>г</w:t>
      </w:r>
      <w:r>
        <w:t>р</w:t>
      </w:r>
      <w:r>
        <w:t>а</w:t>
      </w:r>
      <w:r>
        <w:t>ф</w:t>
      </w:r>
      <w:r>
        <w:t> </w:t>
      </w:r>
      <w:r>
        <w:t>3</w:t>
      </w:r>
      <w:r>
        <w:t xml:space="preserve"> </w:t>
      </w:r>
      <w:r>
        <w:t>о</w:t>
      </w:r>
      <w:r>
        <w:t>т</w:t>
      </w:r>
      <w:r>
        <w:t>н</w:t>
      </w:r>
      <w:r>
        <w:t>о</w:t>
      </w:r>
      <w:r>
        <w:t>с</w:t>
      </w:r>
      <w:r>
        <w:t>н</w:t>
      </w:r>
      <w:r>
        <w:t>о</w:t>
      </w:r>
      <w:r>
        <w:t xml:space="preserve"> </w:t>
      </w:r>
      <w:r>
        <w:fldChar w:fldCharType="begin"/>
      </w:r>
      <w:r>
        <w:instrText xml:space="preserve">QUOTE </w:instrText>
      </w:r>
      <w:r>
        <w:instrText>34</w:instrText>
      </w:r>
      <w:r>
        <w:fldChar w:fldCharType="separate"/>
      </w:r>
      <w:r>
        <w:t>"</w:t>
      </w:r>
      <w:r>
        <w:fldChar w:fldCharType="end"/>
      </w:r>
      <w:r>
        <w:t>с</w:t>
      </w:r>
      <w:r>
        <w:t>ъ</w:t>
      </w:r>
      <w:r>
        <w:t>д</w:t>
      </w:r>
      <w:r>
        <w:t>ъ</w:t>
      </w:r>
      <w:r>
        <w:t>р</w:t>
      </w:r>
      <w:r>
        <w:t>ж</w:t>
      </w:r>
      <w:r>
        <w:t>а</w:t>
      </w:r>
      <w:r>
        <w:t>н</w:t>
      </w:r>
      <w:r>
        <w:t>и</w:t>
      </w:r>
      <w:r>
        <w:t>е</w:t>
      </w:r>
      <w:r>
        <w:t>т</w:t>
      </w:r>
      <w:r>
        <w:t>о</w:t>
      </w:r>
      <w:r>
        <w:t xml:space="preserve"> </w:t>
      </w:r>
      <w:r>
        <w:t>н</w:t>
      </w:r>
      <w:r>
        <w:t>а</w:t>
      </w:r>
      <w:r>
        <w:t xml:space="preserve"> </w:t>
      </w:r>
      <w:r>
        <w:t>п</w:t>
      </w:r>
      <w:r>
        <w:t>р</w:t>
      </w:r>
      <w:r>
        <w:t>о</w:t>
      </w:r>
      <w:r>
        <w:t>г</w:t>
      </w:r>
      <w:r>
        <w:t>р</w:t>
      </w:r>
      <w:r>
        <w:t>а</w:t>
      </w:r>
      <w:r>
        <w:t>м</w:t>
      </w:r>
      <w:r>
        <w:t>и</w:t>
      </w:r>
      <w:r>
        <w:t>т</w:t>
      </w:r>
      <w:r>
        <w:t>е</w:t>
      </w:r>
      <w:r>
        <w:fldChar w:fldCharType="begin"/>
      </w:r>
      <w:r>
        <w:instrText xml:space="preserve">QUOTE </w:instrText>
      </w:r>
      <w:r>
        <w:instrText>34</w:instrText>
      </w:r>
      <w:r>
        <w:fldChar w:fldCharType="separate"/>
      </w:r>
      <w:r>
        <w:t>"</w:t>
      </w:r>
      <w:r>
        <w:fldChar w:fldCharType="end"/>
      </w:r>
      <w:r>
        <w:t>,</w:t>
      </w:r>
      <w:r>
        <w:t xml:space="preserve"> </w:t>
      </w:r>
      <w:r>
        <w:t>ч</w:t>
      </w:r>
      <w:r>
        <w:t>л</w:t>
      </w:r>
      <w:r>
        <w:t>е</w:t>
      </w:r>
      <w:r>
        <w:t>н</w:t>
      </w:r>
      <w:r>
        <w:t> </w:t>
      </w:r>
      <w:r>
        <w:t>9</w:t>
      </w:r>
      <w:r>
        <w:t>6</w:t>
      </w:r>
      <w:r>
        <w:t>,</w:t>
      </w:r>
      <w:r>
        <w:t xml:space="preserve"> </w:t>
      </w:r>
      <w:r>
        <w:t>п</w:t>
      </w:r>
      <w:r>
        <w:t>а</w:t>
      </w:r>
      <w:r>
        <w:t>р</w:t>
      </w:r>
      <w:r>
        <w:t>а</w:t>
      </w:r>
      <w:r>
        <w:t>г</w:t>
      </w:r>
      <w:r>
        <w:t>р</w:t>
      </w:r>
      <w:r>
        <w:t>а</w:t>
      </w:r>
      <w:r>
        <w:t>ф</w:t>
      </w:r>
      <w:r>
        <w:t> </w:t>
      </w:r>
      <w:r>
        <w:t>3</w:t>
      </w:r>
      <w:r>
        <w:t>,</w:t>
      </w:r>
      <w:r>
        <w:t xml:space="preserve"> </w:t>
      </w:r>
      <w:r>
        <w:t>б</w:t>
      </w:r>
      <w:r>
        <w:t>у</w:t>
      </w:r>
      <w:r>
        <w:t>к</w:t>
      </w:r>
      <w:r>
        <w:t>в</w:t>
      </w:r>
      <w:r>
        <w:t>а</w:t>
      </w:r>
      <w:r>
        <w:t> </w:t>
      </w:r>
      <w:r>
        <w:t>д</w:t>
      </w:r>
      <w:r>
        <w:t>)</w:t>
      </w:r>
      <w:r>
        <w:t xml:space="preserve"> </w:t>
      </w:r>
      <w:r>
        <w:t>о</w:t>
      </w:r>
      <w:r>
        <w:t>т</w:t>
      </w:r>
      <w:r>
        <w:t>н</w:t>
      </w:r>
      <w:r>
        <w:t>о</w:t>
      </w:r>
      <w:r>
        <w:t>с</w:t>
      </w:r>
      <w:r>
        <w:t>н</w:t>
      </w:r>
      <w:r>
        <w:t>о</w:t>
      </w:r>
      <w:r>
        <w:t xml:space="preserve"> </w:t>
      </w:r>
      <w:r>
        <w:fldChar w:fldCharType="begin"/>
      </w:r>
      <w:r>
        <w:instrText xml:space="preserve">QUOTE </w:instrText>
      </w:r>
      <w:r>
        <w:instrText>34</w:instrText>
      </w:r>
      <w:r>
        <w:fldChar w:fldCharType="separate"/>
      </w:r>
      <w:r>
        <w:t>"</w:t>
      </w:r>
      <w:r>
        <w:fldChar w:fldCharType="end"/>
      </w:r>
      <w:r>
        <w:t>с</w:t>
      </w:r>
      <w:r>
        <w:t>ъ</w:t>
      </w:r>
      <w:r>
        <w:t>д</w:t>
      </w:r>
      <w:r>
        <w:t>ъ</w:t>
      </w:r>
      <w:r>
        <w:t>р</w:t>
      </w:r>
      <w:r>
        <w:t>ж</w:t>
      </w:r>
      <w:r>
        <w:t>а</w:t>
      </w:r>
      <w:r>
        <w:t>н</w:t>
      </w:r>
      <w:r>
        <w:t>и</w:t>
      </w:r>
      <w:r>
        <w:t>е</w:t>
      </w:r>
      <w:r>
        <w:t>т</w:t>
      </w:r>
      <w:r>
        <w:t>о</w:t>
      </w:r>
      <w:r>
        <w:t>,</w:t>
      </w:r>
      <w:r>
        <w:t xml:space="preserve"> </w:t>
      </w:r>
      <w:r>
        <w:t>п</w:t>
      </w:r>
      <w:r>
        <w:t>р</w:t>
      </w:r>
      <w:r>
        <w:t>и</w:t>
      </w:r>
      <w:r>
        <w:t>е</w:t>
      </w:r>
      <w:r>
        <w:t>м</w:t>
      </w:r>
      <w:r>
        <w:t>а</w:t>
      </w:r>
      <w:r>
        <w:t>н</w:t>
      </w:r>
      <w:r>
        <w:t>е</w:t>
      </w:r>
      <w:r>
        <w:t>т</w:t>
      </w:r>
      <w:r>
        <w:t>о</w:t>
      </w:r>
      <w:r>
        <w:t xml:space="preserve"> </w:t>
      </w:r>
      <w:r>
        <w:t>и</w:t>
      </w:r>
      <w:r>
        <w:t xml:space="preserve"> </w:t>
      </w:r>
      <w:r>
        <w:t>и</w:t>
      </w:r>
      <w:r>
        <w:t>з</w:t>
      </w:r>
      <w:r>
        <w:t>м</w:t>
      </w:r>
      <w:r>
        <w:t>е</w:t>
      </w:r>
      <w:r>
        <w:t>н</w:t>
      </w:r>
      <w:r>
        <w:t>е</w:t>
      </w:r>
      <w:r>
        <w:t>н</w:t>
      </w:r>
      <w:r>
        <w:t>и</w:t>
      </w:r>
      <w:r>
        <w:t>е</w:t>
      </w:r>
      <w:r>
        <w:t>т</w:t>
      </w:r>
      <w:r>
        <w:t>о</w:t>
      </w:r>
      <w:r>
        <w:t xml:space="preserve"> </w:t>
      </w:r>
      <w:r>
        <w:t>н</w:t>
      </w:r>
      <w:r>
        <w:t>а</w:t>
      </w:r>
      <w:r>
        <w:t xml:space="preserve"> </w:t>
      </w:r>
      <w:r>
        <w:t>о</w:t>
      </w:r>
      <w:r>
        <w:t>п</w:t>
      </w:r>
      <w:r>
        <w:t>е</w:t>
      </w:r>
      <w:r>
        <w:t>р</w:t>
      </w:r>
      <w:r>
        <w:t>а</w:t>
      </w:r>
      <w:r>
        <w:t>т</w:t>
      </w:r>
      <w:r>
        <w:t>и</w:t>
      </w:r>
      <w:r>
        <w:t>в</w:t>
      </w:r>
      <w:r>
        <w:t>н</w:t>
      </w:r>
      <w:r>
        <w:t>и</w:t>
      </w:r>
      <w:r>
        <w:t>т</w:t>
      </w:r>
      <w:r>
        <w:t>е</w:t>
      </w:r>
      <w:r>
        <w:t xml:space="preserve"> </w:t>
      </w:r>
      <w:r>
        <w:t>п</w:t>
      </w:r>
      <w:r>
        <w:t>р</w:t>
      </w:r>
      <w:r>
        <w:t>о</w:t>
      </w:r>
      <w:r>
        <w:t>г</w:t>
      </w:r>
      <w:r>
        <w:t>р</w:t>
      </w:r>
      <w:r>
        <w:t>а</w:t>
      </w:r>
      <w:r>
        <w:t>м</w:t>
      </w:r>
      <w:r>
        <w:t>и</w:t>
      </w:r>
      <w:r>
        <w:t xml:space="preserve"> </w:t>
      </w:r>
      <w:r>
        <w:t>п</w:t>
      </w:r>
      <w:r>
        <w:t>о</w:t>
      </w:r>
      <w:r>
        <w:t xml:space="preserve"> </w:t>
      </w:r>
      <w:r>
        <w:t>ц</w:t>
      </w:r>
      <w:r>
        <w:t>е</w:t>
      </w:r>
      <w:r>
        <w:t>л</w:t>
      </w:r>
      <w:r>
        <w:t xml:space="preserve"> </w:t>
      </w:r>
      <w:r>
        <w:fldChar w:fldCharType="begin"/>
      </w:r>
      <w:r>
        <w:instrText xml:space="preserve">QUOTE </w:instrText>
      </w:r>
      <w:r>
        <w:instrText>34</w:instrText>
      </w:r>
      <w:r>
        <w:fldChar w:fldCharType="separate"/>
      </w:r>
      <w:r>
        <w:t>"</w:t>
      </w:r>
      <w:r>
        <w:fldChar w:fldCharType="end"/>
      </w:r>
      <w:r>
        <w:t>И</w:t>
      </w:r>
      <w:r>
        <w:t>н</w:t>
      </w:r>
      <w:r>
        <w:t>в</w:t>
      </w:r>
      <w:r>
        <w:t>е</w:t>
      </w:r>
      <w:r>
        <w:t>с</w:t>
      </w:r>
      <w:r>
        <w:t>т</w:t>
      </w:r>
      <w:r>
        <w:t>и</w:t>
      </w:r>
      <w:r>
        <w:t>ц</w:t>
      </w:r>
      <w:r>
        <w:t>и</w:t>
      </w:r>
      <w:r>
        <w:t>и</w:t>
      </w:r>
      <w:r>
        <w:t xml:space="preserve"> </w:t>
      </w:r>
      <w:r>
        <w:t>з</w:t>
      </w:r>
      <w:r>
        <w:t>а</w:t>
      </w:r>
      <w:r>
        <w:t xml:space="preserve"> </w:t>
      </w:r>
      <w:r>
        <w:t>р</w:t>
      </w:r>
      <w:r>
        <w:t>а</w:t>
      </w:r>
      <w:r>
        <w:t>с</w:t>
      </w:r>
      <w:r>
        <w:t>т</w:t>
      </w:r>
      <w:r>
        <w:t>е</w:t>
      </w:r>
      <w:r>
        <w:t>ж</w:t>
      </w:r>
      <w:r>
        <w:t xml:space="preserve"> </w:t>
      </w:r>
      <w:r>
        <w:t>и</w:t>
      </w:r>
      <w:r>
        <w:t xml:space="preserve"> </w:t>
      </w:r>
      <w:r>
        <w:t>р</w:t>
      </w:r>
      <w:r>
        <w:t>а</w:t>
      </w:r>
      <w:r>
        <w:t>б</w:t>
      </w:r>
      <w:r>
        <w:t>о</w:t>
      </w:r>
      <w:r>
        <w:t>т</w:t>
      </w:r>
      <w:r>
        <w:t>н</w:t>
      </w:r>
      <w:r>
        <w:t>и</w:t>
      </w:r>
      <w:r>
        <w:t xml:space="preserve"> </w:t>
      </w:r>
      <w:r>
        <w:t>м</w:t>
      </w:r>
      <w:r>
        <w:t>е</w:t>
      </w:r>
      <w:r>
        <w:t>с</w:t>
      </w:r>
      <w:r>
        <w:t>т</w:t>
      </w:r>
      <w:r>
        <w:t>а</w:t>
      </w:r>
      <w:r>
        <w:fldChar w:fldCharType="begin"/>
      </w:r>
      <w:r>
        <w:instrText xml:space="preserve">QUOTE </w:instrText>
      </w:r>
      <w:r>
        <w:instrText>34</w:instrText>
      </w:r>
      <w:r>
        <w:fldChar w:fldCharType="separate"/>
      </w:r>
      <w:r>
        <w:t>"</w:t>
      </w:r>
      <w:r>
        <w:fldChar w:fldCharType="end"/>
      </w:r>
      <w:r>
        <w:t>,</w:t>
      </w:r>
      <w:r>
        <w:t xml:space="preserve"> </w:t>
      </w:r>
      <w:r>
        <w:t>ч</w:t>
      </w:r>
      <w:r>
        <w:t>л</w:t>
      </w:r>
      <w:r>
        <w:t>е</w:t>
      </w:r>
      <w:r>
        <w:t>н</w:t>
      </w:r>
      <w:r>
        <w:t> </w:t>
      </w:r>
      <w:r>
        <w:t>1</w:t>
      </w:r>
      <w:r>
        <w:t>1</w:t>
      </w:r>
      <w:r>
        <w:t>1</w:t>
      </w:r>
      <w:r>
        <w:t>,</w:t>
      </w:r>
      <w:r>
        <w:t xml:space="preserve"> </w:t>
      </w:r>
      <w:r>
        <w:t>п</w:t>
      </w:r>
      <w:r>
        <w:t>а</w:t>
      </w:r>
      <w:r>
        <w:t>р</w:t>
      </w:r>
      <w:r>
        <w:t>а</w:t>
      </w:r>
      <w:r>
        <w:t>г</w:t>
      </w:r>
      <w:r>
        <w:t>р</w:t>
      </w:r>
      <w:r>
        <w:t>а</w:t>
      </w:r>
      <w:r>
        <w:t>ф</w:t>
      </w:r>
      <w:r>
        <w:t> </w:t>
      </w:r>
      <w:r>
        <w:t>3</w:t>
      </w:r>
      <w:r>
        <w:t>,</w:t>
      </w:r>
      <w:r>
        <w:t xml:space="preserve"> </w:t>
      </w:r>
      <w:r>
        <w:t>ч</w:t>
      </w:r>
      <w:r>
        <w:t>л</w:t>
      </w:r>
      <w:r>
        <w:t>е</w:t>
      </w:r>
      <w:r>
        <w:t>н</w:t>
      </w:r>
      <w:r>
        <w:t> </w:t>
      </w:r>
      <w:r>
        <w:t>1</w:t>
      </w:r>
      <w:r>
        <w:t>1</w:t>
      </w:r>
      <w:r>
        <w:t>1</w:t>
      </w:r>
      <w:r>
        <w:t>,</w:t>
      </w:r>
      <w:r>
        <w:t xml:space="preserve"> </w:t>
      </w:r>
      <w:r>
        <w:t>п</w:t>
      </w:r>
      <w:r>
        <w:t>а</w:t>
      </w:r>
      <w:r>
        <w:t>р</w:t>
      </w:r>
      <w:r>
        <w:t>а</w:t>
      </w:r>
      <w:r>
        <w:t>г</w:t>
      </w:r>
      <w:r>
        <w:t>р</w:t>
      </w:r>
      <w:r>
        <w:t>а</w:t>
      </w:r>
      <w:r>
        <w:t>ф</w:t>
      </w:r>
      <w:r>
        <w:t> </w:t>
      </w:r>
      <w:r>
        <w:t>4</w:t>
      </w:r>
      <w:r>
        <w:t>,</w:t>
      </w:r>
      <w:r>
        <w:t xml:space="preserve"> </w:t>
      </w:r>
      <w:r>
        <w:t>б</w:t>
      </w:r>
      <w:r>
        <w:t>у</w:t>
      </w:r>
      <w:r>
        <w:t>к</w:t>
      </w:r>
      <w:r>
        <w:t>в</w:t>
      </w:r>
      <w:r>
        <w:t>а</w:t>
      </w:r>
      <w:r>
        <w:t> </w:t>
      </w:r>
      <w:r>
        <w:t>г</w:t>
      </w:r>
      <w:r>
        <w:t>)</w:t>
      </w:r>
      <w:r>
        <w:t xml:space="preserve"> </w:t>
      </w:r>
      <w:r>
        <w:t>о</w:t>
      </w:r>
      <w:r>
        <w:t>т</w:t>
      </w:r>
      <w:r>
        <w:t>н</w:t>
      </w:r>
      <w:r>
        <w:t>о</w:t>
      </w:r>
      <w:r>
        <w:t>с</w:t>
      </w:r>
      <w:r>
        <w:t>н</w:t>
      </w:r>
      <w:r>
        <w:t>о</w:t>
      </w:r>
      <w:r>
        <w:t xml:space="preserve"> </w:t>
      </w:r>
      <w:r>
        <w:fldChar w:fldCharType="begin"/>
      </w:r>
      <w:r>
        <w:instrText xml:space="preserve">QUOTE </w:instrText>
      </w:r>
      <w:r>
        <w:instrText>34</w:instrText>
      </w:r>
      <w:r>
        <w:fldChar w:fldCharType="separate"/>
      </w:r>
      <w:r>
        <w:t>"</w:t>
      </w:r>
      <w:r>
        <w:fldChar w:fldCharType="end"/>
      </w:r>
      <w:r>
        <w:t>д</w:t>
      </w:r>
      <w:r>
        <w:t>о</w:t>
      </w:r>
      <w:r>
        <w:t>к</w:t>
      </w:r>
      <w:r>
        <w:t>л</w:t>
      </w:r>
      <w:r>
        <w:t>а</w:t>
      </w:r>
      <w:r>
        <w:t>д</w:t>
      </w:r>
      <w:r>
        <w:t>и</w:t>
      </w:r>
      <w:r>
        <w:t>т</w:t>
      </w:r>
      <w:r>
        <w:t>е</w:t>
      </w:r>
      <w:r>
        <w:t xml:space="preserve"> </w:t>
      </w:r>
      <w:r>
        <w:t>з</w:t>
      </w:r>
      <w:r>
        <w:t>а</w:t>
      </w:r>
      <w:r>
        <w:t xml:space="preserve"> </w:t>
      </w:r>
      <w:r>
        <w:t>и</w:t>
      </w:r>
      <w:r>
        <w:t>з</w:t>
      </w:r>
      <w:r>
        <w:t>п</w:t>
      </w:r>
      <w:r>
        <w:t>ъ</w:t>
      </w:r>
      <w:r>
        <w:t>л</w:t>
      </w:r>
      <w:r>
        <w:t>н</w:t>
      </w:r>
      <w:r>
        <w:t>е</w:t>
      </w:r>
      <w:r>
        <w:t>н</w:t>
      </w:r>
      <w:r>
        <w:t>и</w:t>
      </w:r>
      <w:r>
        <w:t>е</w:t>
      </w:r>
      <w:r>
        <w:t xml:space="preserve"> </w:t>
      </w:r>
      <w:r>
        <w:t>п</w:t>
      </w:r>
      <w:r>
        <w:t>о</w:t>
      </w:r>
      <w:r>
        <w:t xml:space="preserve"> </w:t>
      </w:r>
      <w:r>
        <w:t>ц</w:t>
      </w:r>
      <w:r>
        <w:t>е</w:t>
      </w:r>
      <w:r>
        <w:t>л</w:t>
      </w:r>
      <w:r>
        <w:t>т</w:t>
      </w:r>
      <w:r>
        <w:t>а</w:t>
      </w:r>
      <w:r>
        <w:t xml:space="preserve"> </w:t>
      </w:r>
      <w:r>
        <w:fldChar w:fldCharType="begin"/>
      </w:r>
      <w:r>
        <w:instrText xml:space="preserve">QUOTE </w:instrText>
      </w:r>
      <w:r>
        <w:instrText>34</w:instrText>
      </w:r>
      <w:r>
        <w:fldChar w:fldCharType="separate"/>
      </w:r>
      <w:r>
        <w:t>"</w:t>
      </w:r>
      <w:r>
        <w:fldChar w:fldCharType="end"/>
      </w:r>
      <w:r>
        <w:t>И</w:t>
      </w:r>
      <w:r>
        <w:t>н</w:t>
      </w:r>
      <w:r>
        <w:t>в</w:t>
      </w:r>
      <w:r>
        <w:t>е</w:t>
      </w:r>
      <w:r>
        <w:t>с</w:t>
      </w:r>
      <w:r>
        <w:t>т</w:t>
      </w:r>
      <w:r>
        <w:t>и</w:t>
      </w:r>
      <w:r>
        <w:t>ц</w:t>
      </w:r>
      <w:r>
        <w:t>и</w:t>
      </w:r>
      <w:r>
        <w:t>и</w:t>
      </w:r>
      <w:r>
        <w:t xml:space="preserve"> </w:t>
      </w:r>
      <w:r>
        <w:t>з</w:t>
      </w:r>
      <w:r>
        <w:t>а</w:t>
      </w:r>
      <w:r>
        <w:t xml:space="preserve"> </w:t>
      </w:r>
      <w:r>
        <w:t>р</w:t>
      </w:r>
      <w:r>
        <w:t>а</w:t>
      </w:r>
      <w:r>
        <w:t>с</w:t>
      </w:r>
      <w:r>
        <w:t>т</w:t>
      </w:r>
      <w:r>
        <w:t>е</w:t>
      </w:r>
      <w:r>
        <w:t>ж</w:t>
      </w:r>
      <w:r>
        <w:t xml:space="preserve"> </w:t>
      </w:r>
      <w:r>
        <w:t>и</w:t>
      </w:r>
      <w:r>
        <w:t xml:space="preserve"> </w:t>
      </w:r>
      <w:r>
        <w:t>р</w:t>
      </w:r>
      <w:r>
        <w:t>а</w:t>
      </w:r>
      <w:r>
        <w:t>б</w:t>
      </w:r>
      <w:r>
        <w:t>о</w:t>
      </w:r>
      <w:r>
        <w:t>т</w:t>
      </w:r>
      <w:r>
        <w:t>н</w:t>
      </w:r>
      <w:r>
        <w:t>и</w:t>
      </w:r>
      <w:r>
        <w:t xml:space="preserve"> </w:t>
      </w:r>
      <w:r>
        <w:t>м</w:t>
      </w:r>
      <w:r>
        <w:t>е</w:t>
      </w:r>
      <w:r>
        <w:t>с</w:t>
      </w:r>
      <w:r>
        <w:t>т</w:t>
      </w:r>
      <w:r>
        <w:t>а</w:t>
      </w:r>
      <w:r>
        <w:fldChar w:fldCharType="begin"/>
      </w:r>
      <w:r>
        <w:instrText xml:space="preserve">QUOTE </w:instrText>
      </w:r>
      <w:r>
        <w:instrText>34</w:instrText>
      </w:r>
      <w:r>
        <w:fldChar w:fldCharType="separate"/>
      </w:r>
      <w:r>
        <w:t>"</w:t>
      </w:r>
      <w:r>
        <w:fldChar w:fldCharType="end"/>
      </w:r>
      <w:r>
        <w:t xml:space="preserve"> </w:t>
      </w:r>
      <w:r>
        <w:t>и</w:t>
      </w:r>
      <w:r>
        <w:t xml:space="preserve"> </w:t>
      </w:r>
      <w:r>
        <w:t>п</w:t>
      </w:r>
      <w:r>
        <w:t>р</w:t>
      </w:r>
      <w:r>
        <w:t>и</w:t>
      </w:r>
      <w:r>
        <w:t>л</w:t>
      </w:r>
      <w:r>
        <w:t>о</w:t>
      </w:r>
      <w:r>
        <w:t>ж</w:t>
      </w:r>
      <w:r>
        <w:t>е</w:t>
      </w:r>
      <w:r>
        <w:t>н</w:t>
      </w:r>
      <w:r>
        <w:t>и</w:t>
      </w:r>
      <w:r>
        <w:t>е</w:t>
      </w:r>
      <w:r>
        <w:t> </w:t>
      </w:r>
      <w:r>
        <w:t>1</w:t>
      </w:r>
      <w:r>
        <w:t>,</w:t>
      </w:r>
      <w:r>
        <w:t xml:space="preserve"> </w:t>
      </w:r>
      <w:r>
        <w:t>р</w:t>
      </w:r>
      <w:r>
        <w:t>а</w:t>
      </w:r>
      <w:r>
        <w:t>з</w:t>
      </w:r>
      <w:r>
        <w:t>д</w:t>
      </w:r>
      <w:r>
        <w:t>е</w:t>
      </w:r>
      <w:r>
        <w:t>л</w:t>
      </w:r>
      <w:r>
        <w:t> </w:t>
      </w:r>
      <w:r>
        <w:t>7</w:t>
      </w:r>
      <w:r>
        <w:t>.</w:t>
      </w:r>
      <w:r>
        <w:t>3</w:t>
      </w:r>
      <w:r>
        <w:t xml:space="preserve"> </w:t>
      </w:r>
      <w:r>
        <w:t>о</w:t>
      </w:r>
      <w:r>
        <w:t>т</w:t>
      </w:r>
      <w:r>
        <w:t>н</w:t>
      </w:r>
      <w:r>
        <w:t>о</w:t>
      </w:r>
      <w:r>
        <w:t>с</w:t>
      </w:r>
      <w:r>
        <w:t>н</w:t>
      </w:r>
      <w:r>
        <w:t>о</w:t>
      </w:r>
      <w:r>
        <w:t xml:space="preserve"> </w:t>
      </w:r>
      <w:r>
        <w:fldChar w:fldCharType="begin"/>
      </w:r>
      <w:r>
        <w:instrText xml:space="preserve">QUOTE </w:instrText>
      </w:r>
      <w:r>
        <w:instrText>34</w:instrText>
      </w:r>
      <w:r>
        <w:fldChar w:fldCharType="separate"/>
      </w:r>
      <w:r>
        <w:t>"</w:t>
      </w:r>
      <w:r>
        <w:fldChar w:fldCharType="end"/>
      </w:r>
      <w:r>
        <w:t>п</w:t>
      </w:r>
      <w:r>
        <w:t>р</w:t>
      </w:r>
      <w:r>
        <w:t>и</w:t>
      </w:r>
      <w:r>
        <w:t>н</w:t>
      </w:r>
      <w:r>
        <w:t>о</w:t>
      </w:r>
      <w:r>
        <w:t>с</w:t>
      </w:r>
      <w:r>
        <w:t>а</w:t>
      </w:r>
      <w:r>
        <w:t xml:space="preserve"> </w:t>
      </w:r>
      <w:r>
        <w:t>н</w:t>
      </w:r>
      <w:r>
        <w:t>а</w:t>
      </w:r>
      <w:r>
        <w:t xml:space="preserve"> </w:t>
      </w:r>
      <w:r>
        <w:t>о</w:t>
      </w:r>
      <w:r>
        <w:t>с</w:t>
      </w:r>
      <w:r>
        <w:t>н</w:t>
      </w:r>
      <w:r>
        <w:t>о</w:t>
      </w:r>
      <w:r>
        <w:t>в</w:t>
      </w:r>
      <w:r>
        <w:t>н</w:t>
      </w:r>
      <w:r>
        <w:t>и</w:t>
      </w:r>
      <w:r>
        <w:t>т</w:t>
      </w:r>
      <w:r>
        <w:t>е</w:t>
      </w:r>
      <w:r>
        <w:t xml:space="preserve"> </w:t>
      </w:r>
      <w:r>
        <w:t>п</w:t>
      </w:r>
      <w:r>
        <w:t>р</w:t>
      </w:r>
      <w:r>
        <w:t>о</w:t>
      </w:r>
      <w:r>
        <w:t>г</w:t>
      </w:r>
      <w:r>
        <w:t>р</w:t>
      </w:r>
      <w:r>
        <w:t>а</w:t>
      </w:r>
      <w:r>
        <w:t>м</w:t>
      </w:r>
      <w:r>
        <w:t>и</w:t>
      </w:r>
      <w:r>
        <w:t xml:space="preserve"> </w:t>
      </w:r>
      <w:r>
        <w:t>з</w:t>
      </w:r>
      <w:r>
        <w:t>а</w:t>
      </w:r>
      <w:r>
        <w:t xml:space="preserve"> </w:t>
      </w:r>
      <w:r>
        <w:t>м</w:t>
      </w:r>
      <w:r>
        <w:t>а</w:t>
      </w:r>
      <w:r>
        <w:t>к</w:t>
      </w:r>
      <w:r>
        <w:t>р</w:t>
      </w:r>
      <w:r>
        <w:t>о</w:t>
      </w:r>
      <w:r>
        <w:t>р</w:t>
      </w:r>
      <w:r>
        <w:t>е</w:t>
      </w:r>
      <w:r>
        <w:t>г</w:t>
      </w:r>
      <w:r>
        <w:t>и</w:t>
      </w:r>
      <w:r>
        <w:t>о</w:t>
      </w:r>
      <w:r>
        <w:t>н</w:t>
      </w:r>
      <w:r>
        <w:t>а</w:t>
      </w:r>
      <w:r>
        <w:t>л</w:t>
      </w:r>
      <w:r>
        <w:t>н</w:t>
      </w:r>
      <w:r>
        <w:t>и</w:t>
      </w:r>
      <w:r>
        <w:t>т</w:t>
      </w:r>
      <w:r>
        <w:t>е</w:t>
      </w:r>
      <w:r>
        <w:t xml:space="preserve"> </w:t>
      </w:r>
      <w:r>
        <w:t>с</w:t>
      </w:r>
      <w:r>
        <w:t>т</w:t>
      </w:r>
      <w:r>
        <w:t>р</w:t>
      </w:r>
      <w:r>
        <w:t>а</w:t>
      </w:r>
      <w:r>
        <w:t>т</w:t>
      </w:r>
      <w:r>
        <w:t>е</w:t>
      </w:r>
      <w:r>
        <w:t>г</w:t>
      </w:r>
      <w:r>
        <w:t>и</w:t>
      </w:r>
      <w:r>
        <w:t>и</w:t>
      </w:r>
      <w:r>
        <w:t xml:space="preserve"> </w:t>
      </w:r>
      <w:r>
        <w:t>и</w:t>
      </w:r>
      <w:r>
        <w:t xml:space="preserve"> </w:t>
      </w:r>
      <w:r>
        <w:t>с</w:t>
      </w:r>
      <w:r>
        <w:t>т</w:t>
      </w:r>
      <w:r>
        <w:t>р</w:t>
      </w:r>
      <w:r>
        <w:t>а</w:t>
      </w:r>
      <w:r>
        <w:t>т</w:t>
      </w:r>
      <w:r>
        <w:t>е</w:t>
      </w:r>
      <w:r>
        <w:t>г</w:t>
      </w:r>
      <w:r>
        <w:t>и</w:t>
      </w:r>
      <w:r>
        <w:t>и</w:t>
      </w:r>
      <w:r>
        <w:t>т</w:t>
      </w:r>
      <w:r>
        <w:t>е</w:t>
      </w:r>
      <w:r>
        <w:t xml:space="preserve"> </w:t>
      </w:r>
      <w:r>
        <w:t>з</w:t>
      </w:r>
      <w:r>
        <w:t>а</w:t>
      </w:r>
      <w:r>
        <w:t xml:space="preserve"> </w:t>
      </w:r>
      <w:r>
        <w:t>м</w:t>
      </w:r>
      <w:r>
        <w:t>о</w:t>
      </w:r>
      <w:r>
        <w:t>р</w:t>
      </w:r>
      <w:r>
        <w:t>с</w:t>
      </w:r>
      <w:r>
        <w:t>к</w:t>
      </w:r>
      <w:r>
        <w:t>и</w:t>
      </w:r>
      <w:r>
        <w:t>т</w:t>
      </w:r>
      <w:r>
        <w:t>е</w:t>
      </w:r>
      <w:r>
        <w:t xml:space="preserve"> </w:t>
      </w:r>
      <w:r>
        <w:t>б</w:t>
      </w:r>
      <w:r>
        <w:t>а</w:t>
      </w:r>
      <w:r>
        <w:t>с</w:t>
      </w:r>
      <w:r>
        <w:t>е</w:t>
      </w:r>
      <w:r>
        <w:t>й</w:t>
      </w:r>
      <w:r>
        <w:t>н</w:t>
      </w:r>
      <w:r>
        <w:t>и</w:t>
      </w:r>
      <w:r>
        <w:fldChar w:fldCharType="begin"/>
      </w:r>
      <w:r>
        <w:instrText xml:space="preserve">QUOTE </w:instrText>
      </w:r>
      <w:r>
        <w:instrText>34</w:instrText>
      </w:r>
      <w:r>
        <w:fldChar w:fldCharType="separate"/>
      </w:r>
      <w:r>
        <w:t>"</w:t>
      </w:r>
      <w:r>
        <w:fldChar w:fldCharType="end"/>
      </w:r>
      <w:r>
        <w:t xml:space="preserve"> </w:t>
      </w:r>
      <w:r>
        <w:t>н</w:t>
      </w:r>
      <w:r>
        <w:t>а</w:t>
      </w:r>
      <w:r>
        <w:t>с</w:t>
      </w:r>
      <w:r>
        <w:t>т</w:t>
      </w:r>
      <w:r>
        <w:t>о</w:t>
      </w:r>
      <w:r>
        <w:t>я</w:t>
      </w:r>
      <w:r>
        <w:t>щ</w:t>
      </w:r>
      <w:r>
        <w:t>а</w:t>
      </w:r>
      <w:r>
        <w:t>т</w:t>
      </w:r>
      <w:r>
        <w:t>а</w:t>
      </w:r>
      <w:r>
        <w:t xml:space="preserve"> </w:t>
      </w:r>
      <w:r>
        <w:t>п</w:t>
      </w:r>
      <w:r>
        <w:t>р</w:t>
      </w:r>
      <w:r>
        <w:t>о</w:t>
      </w:r>
      <w:r>
        <w:t>г</w:t>
      </w:r>
      <w:r>
        <w:t>р</w:t>
      </w:r>
      <w:r>
        <w:t>а</w:t>
      </w:r>
      <w:r>
        <w:t>м</w:t>
      </w:r>
      <w:r>
        <w:t>а</w:t>
      </w:r>
      <w:r>
        <w:t xml:space="preserve"> </w:t>
      </w:r>
      <w:r>
        <w:t>д</w:t>
      </w:r>
      <w:r>
        <w:t>о</w:t>
      </w:r>
      <w:r>
        <w:t>п</w:t>
      </w:r>
      <w:r>
        <w:t>р</w:t>
      </w:r>
      <w:r>
        <w:t>и</w:t>
      </w:r>
      <w:r>
        <w:t>н</w:t>
      </w:r>
      <w:r>
        <w:t>а</w:t>
      </w:r>
      <w:r>
        <w:t>с</w:t>
      </w:r>
      <w:r>
        <w:t>я</w:t>
      </w:r>
      <w:r>
        <w:t xml:space="preserve"> </w:t>
      </w:r>
      <w:r>
        <w:t>з</w:t>
      </w:r>
      <w:r>
        <w:t>а</w:t>
      </w:r>
      <w:r>
        <w:t xml:space="preserve"> </w:t>
      </w:r>
      <w:r>
        <w:t>м</w:t>
      </w:r>
      <w:r>
        <w:t>а</w:t>
      </w:r>
      <w:r>
        <w:t>к</w:t>
      </w:r>
      <w:r>
        <w:t>р</w:t>
      </w:r>
      <w:r>
        <w:t>о</w:t>
      </w:r>
      <w:r>
        <w:t>р</w:t>
      </w:r>
      <w:r>
        <w:t>е</w:t>
      </w:r>
      <w:r>
        <w:t>г</w:t>
      </w:r>
      <w:r>
        <w:t>и</w:t>
      </w:r>
      <w:r>
        <w:t>о</w:t>
      </w:r>
      <w:r>
        <w:t>н</w:t>
      </w:r>
      <w:r>
        <w:t>а</w:t>
      </w:r>
      <w:r>
        <w:t>л</w:t>
      </w:r>
      <w:r>
        <w:t>н</w:t>
      </w:r>
      <w:r>
        <w:t>и</w:t>
      </w:r>
      <w:r>
        <w:t xml:space="preserve"> </w:t>
      </w:r>
      <w:r>
        <w:t>с</w:t>
      </w:r>
      <w:r>
        <w:t>т</w:t>
      </w:r>
      <w:r>
        <w:t>р</w:t>
      </w:r>
      <w:r>
        <w:t>а</w:t>
      </w:r>
      <w:r>
        <w:t>т</w:t>
      </w:r>
      <w:r>
        <w:t>е</w:t>
      </w:r>
      <w:r>
        <w:t>г</w:t>
      </w:r>
      <w:r>
        <w:t>и</w:t>
      </w:r>
      <w:r>
        <w:t>и</w:t>
      </w:r>
      <w:r>
        <w:t xml:space="preserve"> </w:t>
      </w:r>
      <w:r>
        <w:t>и</w:t>
      </w:r>
      <w:r>
        <w:t>/</w:t>
      </w:r>
      <w:r>
        <w:t>и</w:t>
      </w:r>
      <w:r>
        <w:t>л</w:t>
      </w:r>
      <w:r>
        <w:t>и</w:t>
      </w:r>
      <w:r>
        <w:t xml:space="preserve"> </w:t>
      </w:r>
      <w:r>
        <w:t>с</w:t>
      </w:r>
      <w:r>
        <w:t>т</w:t>
      </w:r>
      <w:r>
        <w:t>р</w:t>
      </w:r>
      <w:r>
        <w:t>а</w:t>
      </w:r>
      <w:r>
        <w:t>т</w:t>
      </w:r>
      <w:r>
        <w:t>е</w:t>
      </w:r>
      <w:r>
        <w:t>г</w:t>
      </w:r>
      <w:r>
        <w:t>и</w:t>
      </w:r>
      <w:r>
        <w:t>и</w:t>
      </w:r>
      <w:r>
        <w:t xml:space="preserve"> </w:t>
      </w:r>
      <w:r>
        <w:t>з</w:t>
      </w:r>
      <w:r>
        <w:t>а</w:t>
      </w:r>
      <w:r>
        <w:t xml:space="preserve"> </w:t>
      </w:r>
      <w:r>
        <w:t>м</w:t>
      </w:r>
      <w:r>
        <w:t>о</w:t>
      </w:r>
      <w:r>
        <w:t>р</w:t>
      </w:r>
      <w:r>
        <w:t>с</w:t>
      </w:r>
      <w:r>
        <w:t>к</w:t>
      </w:r>
      <w:r>
        <w:t>и</w:t>
      </w:r>
      <w:r>
        <w:t>т</w:t>
      </w:r>
      <w:r>
        <w:t>е</w:t>
      </w:r>
      <w:r>
        <w:t xml:space="preserve"> </w:t>
      </w:r>
      <w:r>
        <w:t>б</w:t>
      </w:r>
      <w:r>
        <w:t>а</w:t>
      </w:r>
      <w:r>
        <w:t>с</w:t>
      </w:r>
      <w:r>
        <w:t>е</w:t>
      </w:r>
      <w:r>
        <w:t>й</w:t>
      </w:r>
      <w:r>
        <w:t>н</w:t>
      </w:r>
      <w:r>
        <w:t>и</w:t>
      </w:r>
      <w:r>
        <w:t>:</w:t>
      </w:r>
    </w:p>
    <w:p w:rsidR="000C0F34" w:rsidP="000C0F34">
      <w:pPr>
        <w:pStyle w:val="Text1"/>
        <w:ind w:left="0"/>
      </w:pP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42"/>
      </w:tblGrid>
      <w:tr w:rsidTr="00344C66">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c>
          <w:tcPr>
            <w:shd w:val="clear" w:color="auto" w:fill="auto"/>
          </w:tcPr>
          <w:p>
            <w:pPr>
              <w:spacing w:before="0" w:after="240"/>
              <w:jc w:val="left"/>
              <w:rPr>
                <w:rFonts w:ascii="Times New Roman" w:eastAsia="Times New Roman" w:hAnsi="Times New Roman" w:cs="Times New Roman"/>
              </w:rPr>
            </w:pPr>
            <w:r>
              <w:rPr>
                <w:rFonts w:ascii="Times New Roman" w:eastAsia="Times New Roman" w:hAnsi="Times New Roman" w:cs="Times New Roman"/>
              </w:rPr>
              <w:t>Стратегията на ЕС за Дунавския регион (EUSDR) е макрорегионална стратегия, приета от Европейската комисия през декември 2010 г. и одобрена от Европейския съвет през 2011 г. Стратегията се стреми да създаде взаимодействие и координация между съществуващите политики и инициативи, които се провеждат в целия Дунавски регион, с цел по-тясно сътрудничество, а не за финансиране.</w:t>
            </w:r>
          </w:p>
          <w:p>
            <w:pPr>
              <w:spacing w:before="240" w:after="240"/>
              <w:jc w:val="left"/>
              <w:rPr>
                <w:rFonts w:ascii="Times New Roman" w:eastAsia="Times New Roman" w:hAnsi="Times New Roman" w:cs="Times New Roman"/>
              </w:rPr>
            </w:pPr>
            <w:r>
              <w:rPr>
                <w:rFonts w:ascii="Times New Roman" w:eastAsia="Times New Roman" w:hAnsi="Times New Roman" w:cs="Times New Roman"/>
              </w:rPr>
              <w:t>За периода 2021-2027 г. постигането на целите и приоритетите на Дунавската стратегия ще се управлява от два или повече национални координатори, отговорни за всяка отделна приоритетна област (PAC). България е един от координаторите в приоритетни области 3 „Да насърчава културата и туризма, контактите между хората“ и 11 „Да работим заедно за справяне със сигурността и организираната престъпност“.</w:t>
            </w:r>
          </w:p>
          <w:p>
            <w:pPr>
              <w:spacing w:before="240" w:after="240"/>
              <w:jc w:val="left"/>
              <w:rPr>
                <w:rFonts w:ascii="Times New Roman" w:eastAsia="Times New Roman" w:hAnsi="Times New Roman" w:cs="Times New Roman"/>
              </w:rPr>
            </w:pPr>
            <w:r>
              <w:rPr>
                <w:rFonts w:ascii="Times New Roman" w:eastAsia="Times New Roman" w:hAnsi="Times New Roman" w:cs="Times New Roman"/>
              </w:rPr>
              <w:t>Следвайки принципа на ротация, председателството на EUSDR се поема от държава, участваща в EUSDR, за период от една година. Сегашното председателство на EUSDR проактивно осъществява координацията между националните координатори и координаторите по приоритетни области (PAC), подкрепени от Дунавската стратегическа точка (DSP) и в сътрудничество с Европейската комисия (ЕК) и се стреми да улесни вземането на решения и сътрудничеството. От 1 ноември 2022 г. до 31 октомври 2023 г. Словения поема председателството на Европейската стратегия за Дунавския регион от Украинското председателство за периода 2021-2022 г. (https://danube-region.eu/the-eusdr-presidency/#1678702882652-dcf94eaa-2949). В края на месец декември 2022 е изготвен доклад за изпълнение на EUSDR за 2020-2021 г., публикувани от DSP, обобщаващи напредъка и постиженията на приоритетните области на EUSDR, както и основните дейности и добавената стойност на ниво EUSDR (https://danube-region.eu/about/implementation-reports/).</w:t>
            </w:r>
          </w:p>
          <w:p>
            <w:pPr>
              <w:spacing w:before="240" w:after="240"/>
              <w:jc w:val="left"/>
              <w:rPr>
                <w:rFonts w:ascii="Times New Roman" w:eastAsia="Times New Roman" w:hAnsi="Times New Roman" w:cs="Times New Roman"/>
              </w:rPr>
            </w:pPr>
            <w:r>
              <w:rPr>
                <w:rFonts w:ascii="Times New Roman" w:eastAsia="Times New Roman" w:hAnsi="Times New Roman" w:cs="Times New Roman"/>
              </w:rPr>
              <w:t>В тази връзка, по отношение на постигането на целите, потвърдени през 2016 г. от националните координатори и координаторите на приоритетните области, налични на уебсайта на EUSDR и актуализирани към 28.11.2019 г. ( https://danube-region.eu/download/bulgaria-embedding-state-of-play-jan2016/# ), към 31.12.2022 г. не са докладвани поставени и изпълнени цели по ПРСР 2014-2020.</w:t>
            </w:r>
          </w:p>
          <w:p w:rsidR="000C0F34" w:rsidP="00344C66">
            <w:pPr>
              <w:pStyle w:val="Text1"/>
              <w:ind w:left="0"/>
            </w:pPr>
          </w:p>
        </w:tc>
      </w:tr>
    </w:tbl>
    <w:p w:rsidR="000C0F34" w:rsidP="000C0F34">
      <w:pPr>
        <w:pStyle w:val="Text1"/>
        <w:ind w:left="0"/>
      </w:pPr>
    </w:p>
    <w:p w:rsidR="000C0F34" w:rsidP="000C0F34">
      <w:pPr>
        <w:autoSpaceDE w:val="0"/>
        <w:autoSpaceDN w:val="0"/>
        <w:adjustRightInd w:val="0"/>
        <w:spacing w:before="0" w:after="0"/>
      </w:pPr>
      <w:r>
        <w:rPr>
          <w:rFonts w:ascii="Wingdings" w:hAnsi="Wingdings" w:cs="Wingdings"/>
          <w:sz w:val="26"/>
          <w:szCs w:val="26"/>
          <w:lang w:val="en-US"/>
        </w:rPr>
        <w:sym w:font="Wingdings" w:char="F0A8"/>
      </w:r>
      <w:r>
        <w:t xml:space="preserve">  </w:t>
      </w:r>
      <w:r>
        <w:rPr>
          <w:noProof/>
        </w:rPr>
        <w:t>Стратегия на ЕС за региона на Балтийско море (EUSBSR)</w:t>
      </w:r>
    </w:p>
    <w:p w:rsidR="000C0F34" w:rsidP="000C0F34">
      <w:r>
        <w:rPr>
          <w:rFonts w:ascii="Wingdings" w:hAnsi="Wingdings" w:cs="Wingdings"/>
          <w:sz w:val="26"/>
          <w:szCs w:val="26"/>
          <w:lang w:val="en-US"/>
        </w:rPr>
        <w:sym w:font="Wingdings" w:char="F0A8"/>
      </w:r>
      <w:r>
        <w:t xml:space="preserve">  </w:t>
      </w:r>
      <w:r>
        <w:rPr>
          <w:noProof/>
        </w:rPr>
        <w:t>Стратегия на ЕС за региона на река Дунав (EUSDR)</w:t>
      </w:r>
    </w:p>
    <w:p w:rsidR="000C0F34" w:rsidP="000C0F34">
      <w:pPr>
        <w:pStyle w:val="Text1"/>
        <w:ind w:left="0"/>
      </w:pPr>
      <w:r>
        <w:rPr>
          <w:rFonts w:ascii="Wingdings" w:hAnsi="Wingdings" w:cs="Wingdings"/>
          <w:sz w:val="26"/>
          <w:szCs w:val="26"/>
          <w:lang w:val="en-US"/>
        </w:rPr>
        <w:sym w:font="Wingdings" w:char="F0A8"/>
      </w:r>
      <w:r>
        <w:t xml:space="preserve">  </w:t>
      </w:r>
      <w:r>
        <w:rPr>
          <w:noProof/>
        </w:rPr>
        <w:t>Стратегия на ЕС за региона на Адриатическо и Йонийско море (EUSAIR)</w:t>
      </w:r>
    </w:p>
    <w:p w:rsidR="000C0F34" w:rsidP="000C0F34">
      <w:pPr>
        <w:pStyle w:val="Text1"/>
        <w:ind w:left="0"/>
      </w:pPr>
      <w:r>
        <w:rPr>
          <w:rFonts w:ascii="Wingdings" w:hAnsi="Wingdings" w:cs="Wingdings"/>
          <w:sz w:val="26"/>
          <w:szCs w:val="26"/>
          <w:lang w:val="en-US"/>
        </w:rPr>
        <w:sym w:font="Wingdings" w:char="F0A8"/>
      </w:r>
      <w:r>
        <w:t xml:space="preserve">  </w:t>
      </w:r>
      <w:r>
        <w:rPr>
          <w:noProof/>
        </w:rPr>
        <w:t>Стратегия на ЕС за региона на Алпите (EUSALP)</w:t>
      </w:r>
    </w:p>
    <w:p w:rsidR="000C0F34" w:rsidRPr="00F70AEC" w:rsidP="000C0F34">
      <w:pPr>
        <w:pStyle w:val="Text1"/>
        <w:ind w:left="0"/>
        <w:rPr>
          <w:sz w:val="8"/>
          <w:szCs w:val="8"/>
        </w:rPr>
      </w:pPr>
      <w:r>
        <w:rPr>
          <w:rFonts w:ascii="Wingdings" w:hAnsi="Wingdings" w:cs="Wingdings"/>
          <w:sz w:val="26"/>
          <w:szCs w:val="26"/>
          <w:lang w:val="en-US"/>
        </w:rPr>
        <w:sym w:font="Wingdings" w:char="F0A8"/>
      </w:r>
      <w:r>
        <w:t xml:space="preserve">  </w:t>
      </w:r>
      <w:r>
        <w:rPr>
          <w:noProof/>
        </w:rPr>
        <w:t>Стратегия за басейна на Атлантическия океан (ATLSBS)</w:t>
      </w:r>
    </w:p>
    <w:p w:rsidR="000C0F34" w:rsidRPr="00F70AEC" w:rsidP="000C0F34">
      <w:pPr>
        <w:rPr>
          <w:sz w:val="8"/>
          <w:szCs w:val="8"/>
        </w:rPr>
      </w:pPr>
      <w:r>
        <w:br w:type="page"/>
      </w:r>
    </w:p>
    <w:p w:rsidR="000C0F34" w:rsidRPr="00E97D08" w:rsidP="000C0F34">
      <w:r>
        <w:br w:type="page"/>
      </w:r>
    </w:p>
    <w:p w:rsidR="00D522C8" w:rsidRPr="000C0F34" w:rsidP="000C0F34">
      <w:pPr>
        <w:sectPr>
          <w:pgMar w:top="900" w:right="900" w:bottom="900" w:left="900" w:header="720" w:footer="720"/>
          <w:cols w:space="720"/>
        </w:sectPr>
      </w:pPr>
    </w:p>
    <w:p>
      <w:pPr>
        <w:pStyle w:val="Heading2"/>
      </w:pPr>
      <w:bookmarkStart w:id="8" w:name="_Toc256000008"/>
      <w:r>
        <w:t>Валутен курс, използван за преизчисляването в ГДИ (страни извън ЕС)</w:t>
      </w:r>
      <w:bookmarkEnd w:id="8"/>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656"/>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vAlign w:val="center"/>
          </w:tcPr>
          <w:p>
            <w:pPr>
              <w:spacing w:before="0" w:after="240"/>
              <w:jc w:val="left"/>
              <w:rPr>
                <w:rFonts w:ascii="Times New Roman" w:eastAsia="Times New Roman" w:hAnsi="Times New Roman" w:cs="Times New Roman"/>
                <w:szCs w:val="24"/>
              </w:rPr>
            </w:pPr>
            <w:r>
              <w:rPr>
                <w:rFonts w:ascii="Times New Roman" w:eastAsia="Times New Roman" w:hAnsi="Times New Roman" w:cs="Times New Roman"/>
                <w:szCs w:val="24"/>
              </w:rPr>
              <w:t>Използваният валутен курс е този на ЕЦБ - 1:1,9558</w:t>
            </w:r>
          </w:p>
          <w:p>
            <w:pPr>
              <w:pStyle w:val="BodyText"/>
              <w:jc w:val="both"/>
            </w:pPr>
          </w:p>
        </w:tc>
      </w:tr>
    </w:tbl>
    <w:p>
      <w:pPr>
        <w:sectPr>
          <w:pgMar w:top="900" w:right="900" w:bottom="900" w:left="900" w:header="720" w:footer="720"/>
          <w:cols w:space="720"/>
        </w:sectPr>
      </w:pPr>
    </w:p>
    <w:p>
      <w:pPr>
        <w:pStyle w:val="Heading1"/>
      </w:pPr>
      <w:bookmarkStart w:id="9" w:name="_Toc256000009"/>
      <w:r>
        <w:t>Напредъкът в изпълнението на плана за оценка</w:t>
      </w:r>
      <w:bookmarkEnd w:id="9"/>
    </w:p>
    <w:p>
      <w:pPr>
        <w:pStyle w:val="Heading2"/>
      </w:pPr>
      <w:bookmarkStart w:id="10" w:name="_Toc256000010"/>
      <w:r>
        <w:t>Описание на евентуални изменения, направени в плана за оценка на ПРСР през годината, със съответната обосновка</w:t>
      </w:r>
      <w:bookmarkEnd w:id="10"/>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656"/>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vAlign w:val="center"/>
          </w:tcPr>
          <w:p>
            <w:pPr>
              <w:spacing w:before="0" w:after="24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изменения в Раздел 9 „План за оценки“ от ПРСР 2014-2020 г. не са извършвани.</w:t>
            </w:r>
          </w:p>
          <w:p>
            <w:pPr>
              <w:pStyle w:val="BodyText"/>
              <w:jc w:val="both"/>
            </w:pPr>
          </w:p>
        </w:tc>
      </w:tr>
    </w:tbl>
    <w:p>
      <w:pPr>
        <w:pStyle w:val="Heading2"/>
      </w:pPr>
      <w:bookmarkStart w:id="11" w:name="_Toc256000011"/>
      <w:r>
        <w:t>Описание на предприетите дейности за оценка през годината (във връзка с раздел 3 на плана за оценка)</w:t>
      </w:r>
      <w:bookmarkEnd w:id="11"/>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656"/>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vAlign w:val="center"/>
          </w:tcPr>
          <w:p>
            <w:pPr>
              <w:spacing w:before="0" w:after="24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не са извършвани оценки на ПРСР 2014-2020 г.</w:t>
            </w:r>
          </w:p>
          <w:p>
            <w:pPr>
              <w:pStyle w:val="BodyText"/>
              <w:jc w:val="both"/>
            </w:pPr>
          </w:p>
        </w:tc>
      </w:tr>
    </w:tbl>
    <w:p>
      <w:pPr>
        <w:pStyle w:val="Heading2"/>
      </w:pPr>
      <w:bookmarkStart w:id="12" w:name="_Toc256000012"/>
      <w:r>
        <w:t>Описание на дейностите, предприети по отношение на предоставянето и управлението на данни (във връзка с раздел 4 на плана за оценка)</w:t>
      </w:r>
      <w:bookmarkEnd w:id="12"/>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656"/>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vAlign w:val="center"/>
          </w:tcPr>
          <w:p>
            <w:pPr>
              <w:spacing w:before="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изпълнение на Плана за оценка на ПРСР, Министерство на земеделието и храните е отправило официално искане за предоставяне на информация за целите на Годишния доклад за 2024 г. до ДФЗ.</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резултат на исканията за предоставяне на информация, от страна на ДФЗ са получени основната част от данните, използвани при изготвяне на Годишния доклад на ПРСР 2014–2020 г. за 2024 г., като първоначално предоставената информация е с недостатъчно добра консистенция и не позволява извеждане на резултатите за мониторинга без експертна намеса, като това увеличава вероятността за допускане на технически грешки при анализа на данните.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Важно е да се отбележи, че създадените системи за наблюдение и оценка на ПРСР в ИСУН 2020 все още не са в състояние да отговорят на нуждите за оценка на Програмата, както генерираната информация от системата не може да гарантира изискванията за всеобхвотност, надежност и точност на данните. Като цяло, е почти невъзможно или е възможно чрез полагане на значителни експертни усилия, да се достигне до качествени и верни резултати от изпълнението на мерките така, че да е възможно автоматичното извеждане на достоверни стойности за индикаторите по Индикаторния план, включително индикаторите за резултат, индикаторите за продукт, финансовите индикатори, целевите индикатори и индикаторите от рамката за изпълнение.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Към края на 2024 г. все още не е разработен информационен модул за мониторинг, който да позволи отчитане в реално време на всички индикатори, напредъка в договарянето и разплащането на средствата, както и остатъчните бюджети по мерките. В изпълнение на функцията си по наблюдение, УО на ПРСР 2014-2020 оказа съдействие на ДФЗ-РА при създаване на специализиран модул към вече изградената информационна система на ДФЗ - Система за електронно управление (СЕУ), с цел отчитане в реално време за всички индикатори по Индикаторния план и мониторинговите таблици към годишния доклад за изпълнението, напредъка в договарянето и разплащането на средствата, остатъчните бюджети по мерките и резултатите от изпълнението на интервенциите от СПРЗСР 2023-2027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След промените в ЗПЗП (изм. и доп. на ДВ. бр. 102 от 23.12.2022 г.), които отчасти управляват риска от събиране на ненадежни данни, във връзка с наблюдението и оценката на подхода ВОМР в СПРЗСР 2023-2027 г., ЕЗФРСР е избран за водещ фонд. Към настоящия момент ИСУН 2020 все още не дава възможност за събиране на данни, от които автоматично да се извеждат стойности за показателите по Индикаторния план, включително индикаторите за резултат, индикаторите за продукт, финансовите индикатори, целевите индикатори и индикаторите от рамката за изпълнение. </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w:t>
            </w:r>
          </w:p>
          <w:p>
            <w:pPr>
              <w:pStyle w:val="BodyText"/>
              <w:jc w:val="both"/>
            </w:pPr>
          </w:p>
        </w:tc>
      </w:tr>
    </w:tbl>
    <w:p>
      <w:pPr>
        <w:sectPr>
          <w:pgMar w:top="900" w:right="900" w:bottom="900" w:left="900" w:header="720" w:footer="720"/>
          <w:cols w:space="720"/>
        </w:sectPr>
      </w:pPr>
    </w:p>
    <w:p>
      <w:pPr>
        <w:pStyle w:val="Heading2"/>
      </w:pPr>
      <w:bookmarkStart w:id="13" w:name="_Toc256000013"/>
      <w:r>
        <w:t>Списък на завършените оценки, включително посочване на местата, където те са публикувани в интернет</w:t>
      </w:r>
      <w:bookmarkEnd w:id="13"/>
    </w:p>
    <w:p>
      <w:pPr>
        <w:jc w:val="left"/>
        <w:rPr>
          <w:rFonts w:ascii="Times New Roman" w:eastAsia="Times New Roman" w:hAnsi="Times New Roman" w:cs="Times New Roman"/>
          <w:b w:val="0"/>
          <w:sz w:val="24"/>
        </w:rPr>
      </w:pPr>
      <w:r>
        <w:rPr>
          <w:rFonts w:ascii="Times New Roman" w:eastAsia="Times New Roman" w:hAnsi="Times New Roman" w:cs="Times New Roman"/>
          <w:b w:val="0"/>
          <w:sz w:val="24"/>
        </w:rPr>
        <w:t>Не са дефинирани приключени оценки</w:t>
      </w:r>
    </w:p>
    <w:p>
      <w:pPr>
        <w:sectPr>
          <w:pgMar w:top="900" w:right="900" w:bottom="900" w:left="900" w:header="720" w:footer="720"/>
          <w:cols w:space="720"/>
        </w:sectPr>
      </w:pPr>
    </w:p>
    <w:p>
      <w:pPr>
        <w:pStyle w:val="Heading2"/>
      </w:pPr>
      <w:bookmarkStart w:id="14" w:name="_Toc256000014"/>
      <w:r>
        <w:t>Резюме на приключени оценки, което се съсредоточава върху заключенията от тях</w:t>
      </w:r>
      <w:bookmarkEnd w:id="14"/>
    </w:p>
    <w:p>
      <w:r>
        <w:t xml:space="preserve">Моля, обобщете констатациите от оценките, завършени през 2020 г., по цел на ОСП (или приоритет на ПРСР, където е уместно). </w:t>
      </w:r>
    </w:p>
    <w:p>
      <w:r>
        <w:t xml:space="preserve">Посочете положителните или отрицателните ефекти/въздействия (включително доказателствата за тези ефекти/въздействия). Моля, не забравяйте да посочите източника на констатациите. </w:t>
      </w:r>
    </w:p>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568"/>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noWrap w:val="0"/>
            <w:tcMar>
              <w:top w:w="20" w:type="dxa"/>
              <w:left w:w="20" w:type="dxa"/>
              <w:bottom w:w="20" w:type="dxa"/>
            </w:tcMar>
            <w:vAlign w:val="center"/>
          </w:tcPr>
          <w:p>
            <w:pPr>
              <w:spacing w:before="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не са дефинирани приключени оценки по ПРСР 2014-2020 г., информация за последната завършена оценка на ПРСР (текуща оценка до края на 2018 г.) е публикувана на Интернет страницата на МЗХ, раздел „Политики и програми“, под-раздел „Програма за развитие на селските райони“, секция “ПРСР“.</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https://www.mzh.government.bg/bg/politiki-i-programi/programi-za-finansirane/programa-za-razvitie-na-selskite-rayoni/</w:t>
            </w:r>
          </w:p>
          <w:p>
            <w:pPr>
              <w:spacing w:before="240" w:after="240"/>
              <w:jc w:val="left"/>
              <w:rPr>
                <w:rFonts w:ascii="Times New Roman" w:eastAsia="Times New Roman" w:hAnsi="Times New Roman" w:cs="Times New Roman"/>
                <w:szCs w:val="24"/>
              </w:rPr>
            </w:pPr>
            <w:r>
              <w:rPr>
                <w:rFonts w:ascii="Times New Roman" w:eastAsia="Times New Roman" w:hAnsi="Times New Roman" w:cs="Times New Roman"/>
                <w:szCs w:val="24"/>
              </w:rPr>
              <w:t>https://www.mzh.government.bg/media/filer_public/2020/11/10/tekushcha_otsenka_na_prsr_2014-2020_g_do_2018_g.pdf</w:t>
            </w:r>
          </w:p>
          <w:p>
            <w:pPr>
              <w:pStyle w:val="BodyText"/>
              <w:jc w:val="both"/>
            </w:pPr>
          </w:p>
        </w:tc>
      </w:tr>
    </w:tbl>
    <w:p>
      <w:pPr>
        <w:pStyle w:val="Heading2"/>
      </w:pPr>
      <w:bookmarkStart w:id="15" w:name="_Toc256000015"/>
      <w:r>
        <w:t>Описание на дейностите, предприети по отношение на публикуването на констатациите от оценката (във връзка с раздел 6 на плана за оценка)</w:t>
      </w:r>
      <w:bookmarkEnd w:id="15"/>
    </w:p>
    <w:p>
      <w:pPr>
        <w:jc w:val="left"/>
        <w:sectPr>
          <w:pgMar w:top="900" w:right="900" w:bottom="900" w:left="900" w:header="720" w:footer="720"/>
          <w:cols w:space="720"/>
        </w:sectPr>
      </w:pPr>
      <w:r>
        <w:t>Не са дефинирани комуникационни дейности</w:t>
      </w:r>
    </w:p>
    <w:p>
      <w:pPr>
        <w:pStyle w:val="Heading2"/>
      </w:pPr>
      <w:bookmarkStart w:id="16" w:name="_Toc256000016"/>
      <w:r>
        <w:t>Описание на предприетите последващи действия във връзка с резултатите от оценката (във връзка с раздел 6 на плана за оценка)</w:t>
      </w:r>
      <w:bookmarkEnd w:id="16"/>
    </w:p>
    <w:p>
      <w:pPr>
        <w:jc w:val="left"/>
        <w:sectPr>
          <w:pgMar w:top="900" w:right="900" w:bottom="900" w:left="900" w:header="720" w:footer="720"/>
          <w:cols w:space="720"/>
        </w:sectPr>
      </w:pPr>
      <w:r>
        <w:t>Не са дефинирани последващи действия</w:t>
      </w:r>
    </w:p>
    <w:p>
      <w:pPr>
        <w:pStyle w:val="Heading1"/>
        <w:jc w:val="left"/>
      </w:pPr>
      <w:bookmarkStart w:id="17" w:name="_Toc256000017"/>
      <w:r>
        <w:t>Проблеми, свързани с изпълнението на програмата и приетите мерки</w:t>
      </w:r>
      <w:bookmarkEnd w:id="17"/>
    </w:p>
    <w:p>
      <w:pPr>
        <w:pStyle w:val="Heading2"/>
      </w:pPr>
      <w:bookmarkStart w:id="18" w:name="_Toc256000018"/>
      <w:r>
        <w:t>Описание на предприетите стъпки за осигуряване на качеството и ефективността на изпълнението на програмата</w:t>
      </w:r>
      <w:bookmarkEnd w:id="18"/>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568"/>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noWrap w:val="0"/>
            <w:tcMar>
              <w:top w:w="20" w:type="dxa"/>
              <w:left w:w="20" w:type="dxa"/>
              <w:bottom w:w="20" w:type="dxa"/>
            </w:tcMar>
            <w:vAlign w:val="center"/>
          </w:tcPr>
          <w:p>
            <w:pPr>
              <w:spacing w:before="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 xml:space="preserve">Комитет по наблюдение на Програмата за развитие на селските райони </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Комитетът за наблюдение (КН) на ПРСР (2014-2020) е създаден в съответствие с чл. 47 от Регламент (EC) № 1303/2013, Постановление (ПМС) № 79 от 10 април 2014 г. на Министерски съвет и със заповед на Министъра на земеделието и храните. Съставът му включва икономически и социални партньори; компетентни регионални, местни и други публични власти в областта на развитието на селските райони; представител на ЕК, както и на организации, представляващи гражданското общество и неправителствени организации.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От създаването на КН на ПРСР 2014-2020 са проведени двадесет присъствени заседания касаещи само ПРСР 2014-2020, някои от които чрез видеоконферентна връзка, поради възникналата пандемия от Covid-19 след началото на 2020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2023 г., са предприети действия за сформиране на Комитет за наблюдение на Стратегическия план (2023-2027) на основание чл. 11, т. 9 от Постановление № 302 на Министерски съвет от 29.09.2022 г. за създаване на комитети за наблюдение на Споразумението за партньорство на Република България и на програмите, съфинансирани от ЕФСУ, за програмен период 2021 – 2027 г. (ПМС №302/2022 г.) и в изпълнение на чл. 124 от Регламент (ЕС) № 2021/2115. Съгласно ПМС 302/2022 г. функциите на Комитета за наблюдение на Програмата за развитие на селските райони за периода 2014 – 2020 г. се изпълняват от Комитета за наблюдение на Стратегическия план за развитие на земеделието и селските райони на Република България за периода 2023 – 2027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календарната 2024 г. са проведени общо три присъствени заседания на КН на СПРЗСР 2023-2027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Трето заседание на КН на СПРЗСР 2023-2027, проведено на 05.04.2024 г., хотел "Балкан Палас" (присъствено):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xml:space="preserve">1. Предложение на УО на ПРСР (2014-2020) за </w:t>
            </w:r>
            <w:r>
              <w:rPr>
                <w:rFonts w:ascii="Times New Roman" w:eastAsia="Times New Roman" w:hAnsi="Times New Roman" w:cs="Times New Roman"/>
                <w:b/>
                <w:bCs/>
                <w:szCs w:val="24"/>
              </w:rPr>
              <w:t>17-то изменение на ПРСР</w:t>
            </w:r>
            <w:r>
              <w:rPr>
                <w:rFonts w:ascii="Times New Roman" w:eastAsia="Times New Roman" w:hAnsi="Times New Roman" w:cs="Times New Roman"/>
                <w:szCs w:val="24"/>
              </w:rPr>
              <w:t xml:space="preserve"> (2014-2020), одобрено от ЕК на 20.09.2024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Преразпределение на финансов ресурс към бюджета на мярка 4, подмярка 4.1 „Инвестиции в земеделски стопанства“ в размер, достатъчен за увеличение на бюджета по подмярката по проведената през 2021 г.  по процедура за прием и осигуряващ средства в размер на не по-малко от 50 млн. евро с цел обявяване на планиран целеви прием по подмярката през 2024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Преразпределение на финансов ресурс към бюджета на мярка 4, подмярка 4.2 „Инвестиции в преработка/маркетинг на селскостопански продукти“  в размер на не по-малко от 20 млн. евро с цел обявяване на планиран целеви прием по подмярката през 2024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Преразпределение на финансов ресурс към бюджета на мярка 7, подмярка 7.2 „Инвестиции в създаването, подобряването или разширяването на всички видове малка по мащаби инфраструктура“ в размер на не по-малко от 29 млн. евро, достатъчен за увеличение на бюджета по подмярката по проведени през 2022 г. процедури за прием;</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Преразпределение на финансов ресурс в рамките на Подхода „Водено от общностните местно развитие“;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Промяна в текста на подмярка 4.1 и подмярка 4.2;</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Промяна в текста на мярка 11 „Биологично земеделие“;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Промяна в текста на подмярка 19.3 от Подхода ВОМР;</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Критериите за подбор на проектни предложения по подмярка 4.1 „Инвестиции в земеделските стопанства“ и по подмярка 4.2 „Инвестиция в преработка/маркетинг на селскостопански продукти“ във връзка с предстоящи целеви приеми през 2024 г. по подмерките;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Индикативната годишна работна програма на ПРСР за 2024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2. Предложение на УО на СПРЗСР 2023-2027 г. за: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Преразпределение на финансов ресурс в бюджета на интервенциите в лозаро-винарския сектор;</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Прилагане на ранкинг само в случай на недостиг на бюджет;</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Отпадане на интервенция „Насърчаване на винения туризъм“ и прехвърляне на бюджета към интервенция „Инвестиции в еко съоръжения в сектора“;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В интервенция „Преструктуриране и конверсия на винени лозя“ - първо, отпадане на дейност „Намаляване използването на минерални торове и препарати за растителна защита“, второ – отпадане на ограничението за дейности за закупуване на гроздокомбайни прикачен инвентар и други машини и оборудване за наблюдение и обработка, да се изпълнява от индивидуални гроздопроизводители.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b/>
                <w:bCs/>
                <w:szCs w:val="24"/>
              </w:rPr>
              <w:t>Четвърто заседание на КН на СПРЗСР 2023-2027 г., проведено на 12 и 13 септември 2024 г, в хотел „Пирин Голф“, гр. Банско (присъствено):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1. Напредък в изпълнението на Стратегическия план за развитие на земеделието и селските райони 2023-2027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2. Предложение на УО на СПРЗСР за Второ изменение на Стратегическия план 2023-2027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Изменения в стандартите за доброто земеделско и екологично състояние;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Изменения на интервенции в областта на директни плащания;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Изменения на интервенции в областта на развитие на селските райони;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Изменения в областта на секторните интервенции;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Изменения, свързани със системи за контрол във връзка с предварителните условия от раздел 7.4 от СП.</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3. Предложение на УО на СПРЗСР 2023-2027 г. за критерии за подбор при следните интервенции от Стратегическия план 2023-2027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Интервенция II.Д.1 - Стартова помощ за установяване на млади земеделски стопани в селското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Интервенция II.Д.2 - Подпомагане на много малки земеделски стопанства;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Интервенция II.Д.3 - Стартова помощ за установяване на нови земеделски стопани в селското стопанство;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Интервенция II.Ж.3 - Подкрепа на организации на производители или групи от производители;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Интервенция II.Г.6 - Инвестиции в основни услуги и дребна по мащаби инфраструктура в селските райони;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Интервенция II.Ж.5 - Изпълнението на операции, включително дейности за сътрудничество и тяхната подготовка, избрани в рамките на стратегията за местно развитие.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4. Представяне на Методика за определяне на гарантирани бюджети за общините в обхвата на дефиницията за селски райони, приложима за интервенция II.Г.6 - Инвестиции в основни услуги и дребни по мащаби инфраструктура в селските райони.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5. Предложение на УО на СПРЗСР 2023-2027 г. за Индикативна годишна работна програма за планирани приеми по интервенциите за развитие на селските райони от СПРЗСР за 2024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6. Предложение на УО на СПРЗСР 2023-2027 г за План за оценка на изпълнението на  стратегическия план по ОСП.</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На проведеното Четвърто заседание на КН УО на СПРЗСР 2023-2027 пое ангажимент да изготви критерии за оценка на проектни предложения по интервенции от СПРЗСР 2023-2027 за отваряне на приеми през 2024 г., както и индикативен годишен график (ИГГ) за стартиране на приеми през 2025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 xml:space="preserve">Във връзка с това, на 13 ноември 2024 г, в хотел „Балкан Палас“, гр. София беше проведено </w:t>
            </w:r>
            <w:r>
              <w:rPr>
                <w:rFonts w:ascii="Times New Roman" w:eastAsia="Times New Roman" w:hAnsi="Times New Roman" w:cs="Times New Roman"/>
                <w:b/>
                <w:bCs/>
                <w:szCs w:val="24"/>
              </w:rPr>
              <w:t>Петото заседание на КН на СПРЗСР 2023-2027 г. със следните предложения на УО на СПРЗСР:</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1. Критерии за подбор на заявления за подпомагане по интервенция II.Г.3 - Инвестиции за неселскостопански дейности в селските райони във връзка с предстоящ прием през 2025 г.- процедура „Производство“ и процедура „Занаяти“.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2. Критерии за подбор на заявления за подпомагане по следните интервенции в областта на горите: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2.1. Интервенция ІІ.Г.10 - Залесяване и възстановяване;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2.2. Интервенция ІІ.Г.11 - Предотвратяване на щети по горите от горски пожари, природни бедствия и катастрофични събития;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2.3. Интервенция ІІ.Г.13 - Намаляване загубата на биологично разнообразие, опазване на горските местообитания и намаляване на незаконните дейности в горските територии.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3. Критерии за подбор на заявления за подпомагане по интервенция II.Г.5 - Инвестиции в инфраструктура за напояване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4. Критерии за подбор на заявления за подпомагане по интервенция II.И.2. - Професионално обучение и придобиване на знания</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5. Индикативен годишен график за планираните приеми за предоставяне на безвъзмездна финансова помощ за 2025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6. Актуализиран Индикативен годишен график за планираните приеми за предоставяне на безвъзмездна финансова помощ за 2024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7. Напредък в изпълнението на ПРСР 2014-2020</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проведените заседания са дискутирани въпроси и са взимани решения, свързани с компетенциите на КН. Управляващият орган е осигурил достъп до всички материали от заседанията на Комитета по наблюдение, като същите се публикуват на интернет сайта на министерство на земеделието и храните, в специална секция предназначена за ПРСР 2014-2020, както и на сайта на Стратегическия план. По този начин е осигурен обществен достъп до информацията и обсъжданията от проведените заседания. Подробна информация може да бъде намерена на следните линкове:</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https://www.mzh.government.bg/bg/politiki-i-programi/programi-za-finansirane/programa-za-razvitie-na-selskite-rayoni/komitet-po-nablyudenie-prsr-2014-2020/materiali-i-stenografski-protokoli/</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https://www.mzh.government.bg/bg/obsha-selskostopanska-politika-2021-2027-g/komitet-za-nablyudenie-na-strategicheskiya-plan-za-razvitie-na-z /</w:t>
            </w:r>
          </w:p>
          <w:p>
            <w:pPr>
              <w:pStyle w:val="BodyText"/>
              <w:jc w:val="both"/>
            </w:pPr>
          </w:p>
        </w:tc>
      </w:tr>
    </w:tbl>
    <w:p>
      <w:pPr>
        <w:pStyle w:val="Heading2"/>
      </w:pPr>
      <w:bookmarkStart w:id="19" w:name="_Toc256000019"/>
      <w:r>
        <w:t>Качество и ефикасност на механизмите за изпълнение</w:t>
      </w:r>
      <w:bookmarkEnd w:id="19"/>
    </w:p>
    <w:p>
      <w:r>
        <w:rPr>
          <w:rFonts w:ascii="Times New Roman" w:eastAsia="Times New Roman" w:hAnsi="Times New Roman" w:cs="Times New Roman"/>
          <w:szCs w:val="24"/>
        </w:rPr>
        <w:t xml:space="preserve">Опростени варианти за разходите (ОВР) </w:t>
      </w:r>
      <w:r>
        <w:rPr>
          <w:rFonts w:ascii="Times New Roman" w:eastAsia="Times New Roman" w:hAnsi="Times New Roman" w:cs="Times New Roman"/>
          <w:sz w:val="30"/>
          <w:szCs w:val="30"/>
          <w:vertAlign w:val="superscript"/>
        </w:rPr>
        <w:t>1</w:t>
      </w:r>
      <w:r>
        <w:rPr>
          <w:rFonts w:ascii="Times New Roman" w:eastAsia="Times New Roman" w:hAnsi="Times New Roman" w:cs="Times New Roman"/>
          <w:szCs w:val="24"/>
        </w:rPr>
        <w:t>, косвен показател, изчислен автоматично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2642"/>
        <w:gridCol w:w="2642"/>
        <w:gridCol w:w="2642"/>
        <w:gridCol w:w="2642"/>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12000" w:type="dxa"/>
            <w:shd w:val="clear" w:color="auto" w:fill="C0C0C0"/>
            <w:noWrap w:val="0"/>
            <w:tcMar>
              <w:top w:w="20" w:type="dxa"/>
              <w:left w:w="20" w:type="dxa"/>
              <w:bottom w:w="20" w:type="dxa"/>
            </w:tcMar>
            <w:vAlign w:val="center"/>
          </w:tcPr>
          <w:p>
            <w:pPr>
              <w:jc w:val="center"/>
              <w:rPr>
                <w:b w:val="0"/>
                <w:sz w:val="16"/>
              </w:rPr>
            </w:pPr>
            <w:r>
              <w:rPr>
                <w:rFonts w:ascii="Times New Roman" w:eastAsia="Times New Roman" w:hAnsi="Times New Roman" w:cs="Times New Roman"/>
                <w:szCs w:val="24"/>
              </w:rPr>
              <w:t>            </w:t>
            </w:r>
          </w:p>
        </w:tc>
        <w:tc>
          <w:tcPr>
            <w:tcW w:w="12000" w:type="dxa"/>
            <w:shd w:val="clear" w:color="auto" w:fill="C0C0C0"/>
            <w:noWrap w:val="0"/>
            <w:tcMar>
              <w:top w:w="20" w:type="dxa"/>
              <w:left w:w="20" w:type="dxa"/>
              <w:bottom w:w="20" w:type="dxa"/>
            </w:tcMar>
            <w:vAlign w:val="center"/>
          </w:tcPr>
          <w:p>
            <w:pPr>
              <w:jc w:val="center"/>
              <w:rPr>
                <w:b w:val="0"/>
                <w:sz w:val="16"/>
              </w:rPr>
            </w:pPr>
            <w:r>
              <w:rPr>
                <w:b w:val="0"/>
                <w:sz w:val="16"/>
              </w:rPr>
              <w:t>Общ размер на разпределените финансови средства по ПРСР [ЕЗФРСР+ EURI]</w:t>
            </w:r>
          </w:p>
        </w:tc>
        <w:tc>
          <w:tcPr>
            <w:tcW w:w="12000" w:type="dxa"/>
            <w:shd w:val="clear" w:color="auto" w:fill="C0C0C0"/>
            <w:noWrap w:val="0"/>
            <w:tcMar>
              <w:top w:w="20" w:type="dxa"/>
              <w:left w:w="20" w:type="dxa"/>
              <w:bottom w:w="20" w:type="dxa"/>
            </w:tcMar>
            <w:vAlign w:val="center"/>
          </w:tcPr>
          <w:p>
            <w:pPr>
              <w:jc w:val="center"/>
              <w:rPr>
                <w:b w:val="0"/>
                <w:sz w:val="16"/>
              </w:rPr>
            </w:pPr>
            <w:r>
              <w:rPr>
                <w:rFonts w:ascii="Times New Roman" w:eastAsia="Times New Roman" w:hAnsi="Times New Roman" w:cs="Times New Roman"/>
                <w:sz w:val="17"/>
                <w:szCs w:val="17"/>
              </w:rPr>
              <w:t>[%] на планираното покритие на ОВР от общите отпуснати средства за ПРСР</w:t>
            </w:r>
            <w:r>
              <w:rPr>
                <w:rFonts w:ascii="Times New Roman" w:eastAsia="Times New Roman" w:hAnsi="Times New Roman" w:cs="Times New Roman"/>
                <w:sz w:val="21"/>
                <w:szCs w:val="21"/>
                <w:vertAlign w:val="superscript"/>
              </w:rPr>
              <w:t>2</w:t>
            </w:r>
          </w:p>
        </w:tc>
        <w:tc>
          <w:tcPr>
            <w:tcW w:w="12000" w:type="dxa"/>
            <w:shd w:val="clear" w:color="auto" w:fill="C0C0C0"/>
            <w:noWrap w:val="0"/>
            <w:tcMar>
              <w:top w:w="20" w:type="dxa"/>
              <w:left w:w="20" w:type="dxa"/>
              <w:bottom w:w="20" w:type="dxa"/>
            </w:tcMar>
            <w:vAlign w:val="center"/>
          </w:tcPr>
          <w:p>
            <w:pPr>
              <w:jc w:val="center"/>
              <w:rPr>
                <w:b w:val="0"/>
                <w:sz w:val="16"/>
              </w:rPr>
            </w:pPr>
            <w:r>
              <w:rPr>
                <w:rFonts w:ascii="Times New Roman" w:eastAsia="Times New Roman" w:hAnsi="Times New Roman" w:cs="Times New Roman"/>
                <w:sz w:val="17"/>
                <w:szCs w:val="17"/>
              </w:rPr>
              <w:t>[%] на реализираните разходи посредством ОВР от общите отпуснати средства за ПРСР (кумулативни данни)</w:t>
            </w:r>
            <w:r>
              <w:rPr>
                <w:rFonts w:ascii="Times New Roman" w:eastAsia="Times New Roman" w:hAnsi="Times New Roman" w:cs="Times New Roman"/>
                <w:sz w:val="21"/>
                <w:szCs w:val="21"/>
                <w:vertAlign w:val="superscript"/>
              </w:rPr>
              <w:t>3</w:t>
            </w:r>
          </w:p>
        </w:tc>
      </w:tr>
      <w:tr>
        <w:tblPrEx>
          <w:tblW w:w="5000" w:type="pct"/>
          <w:tblCellMar>
            <w:left w:w="108" w:type="dxa"/>
            <w:right w:w="108" w:type="dxa"/>
          </w:tblCellMar>
        </w:tblPrEx>
        <w:trPr>
          <w:trHeight w:hRule="auto" w:val="0"/>
        </w:trPr>
        <w:tc>
          <w:tcPr>
            <w:tcW w:w="1250" w:type="pct"/>
            <w:shd w:val="clear" w:color="auto" w:fill="FFFFFF"/>
            <w:noWrap w:val="0"/>
            <w:tcMar>
              <w:top w:w="20" w:type="dxa"/>
              <w:left w:w="20" w:type="dxa"/>
              <w:bottom w:w="20" w:type="dxa"/>
            </w:tcMar>
            <w:vAlign w:val="center"/>
          </w:tcPr>
          <w:p>
            <w:pPr>
              <w:spacing w:before="20" w:after="20"/>
              <w:jc w:val="left"/>
              <w:rPr>
                <w:b w:val="0"/>
                <w:sz w:val="16"/>
              </w:rPr>
            </w:pPr>
            <w:r>
              <w:rPr>
                <w:b w:val="0"/>
                <w:sz w:val="16"/>
              </w:rPr>
              <w:t>Специфични за фондовете методи, член 67, параграф 5, буква д) от РОР</w:t>
            </w:r>
          </w:p>
        </w:tc>
        <w:tc>
          <w:tcPr>
            <w:tcW w:w="1250" w:type="pct"/>
            <w:shd w:val="clear" w:color="auto" w:fill="FFFFFF"/>
            <w:noWrap w:val="0"/>
            <w:tcMar>
              <w:top w:w="20" w:type="dxa"/>
              <w:left w:w="20" w:type="dxa"/>
              <w:bottom w:w="20" w:type="dxa"/>
            </w:tcMar>
            <w:vAlign w:val="center"/>
          </w:tcPr>
          <w:p>
            <w:pPr>
              <w:spacing w:before="20" w:after="20"/>
              <w:jc w:val="right"/>
              <w:rPr>
                <w:b w:val="0"/>
                <w:sz w:val="16"/>
              </w:rPr>
            </w:pPr>
            <w:r>
              <w:rPr>
                <w:b w:val="0"/>
                <w:sz w:val="16"/>
              </w:rPr>
              <w:t>3 129 044 775,00</w:t>
            </w:r>
          </w:p>
        </w:tc>
        <w:tc>
          <w:tcPr>
            <w:tcW w:w="1250" w:type="pct"/>
            <w:shd w:val="clear" w:color="auto" w:fill="FFFFFF"/>
            <w:noWrap w:val="0"/>
            <w:tcMar>
              <w:top w:w="20" w:type="dxa"/>
              <w:left w:w="20" w:type="dxa"/>
              <w:bottom w:w="20" w:type="dxa"/>
            </w:tcMar>
            <w:vAlign w:val="center"/>
          </w:tcPr>
          <w:p>
            <w:pPr>
              <w:spacing w:before="20" w:after="20"/>
              <w:jc w:val="right"/>
              <w:rPr>
                <w:b w:val="0"/>
                <w:sz w:val="16"/>
              </w:rPr>
            </w:pPr>
            <w:r>
              <w:rPr>
                <w:b w:val="0"/>
                <w:sz w:val="16"/>
              </w:rPr>
              <w:t>31,77</w:t>
            </w:r>
          </w:p>
        </w:tc>
        <w:tc>
          <w:tcPr>
            <w:tcW w:w="1250" w:type="pct"/>
            <w:shd w:val="clear" w:color="auto" w:fill="FFFFFF"/>
            <w:noWrap w:val="0"/>
            <w:tcMar>
              <w:top w:w="20" w:type="dxa"/>
              <w:left w:w="20" w:type="dxa"/>
              <w:bottom w:w="20" w:type="dxa"/>
            </w:tcMar>
            <w:vAlign w:val="center"/>
          </w:tcPr>
          <w:p>
            <w:pPr>
              <w:spacing w:before="20" w:after="20"/>
              <w:jc w:val="right"/>
              <w:rPr>
                <w:b w:val="0"/>
                <w:sz w:val="16"/>
              </w:rPr>
            </w:pPr>
            <w:r>
              <w:rPr>
                <w:b w:val="0"/>
                <w:sz w:val="16"/>
              </w:rPr>
              <w:t>31,31</w:t>
            </w:r>
          </w:p>
        </w:tc>
      </w:tr>
    </w:tbl>
    <w:p>
      <w:r>
        <w:rPr>
          <w:rFonts w:ascii="Times New Roman" w:eastAsia="Times New Roman" w:hAnsi="Times New Roman" w:cs="Times New Roman"/>
          <w:sz w:val="21"/>
          <w:szCs w:val="21"/>
          <w:vertAlign w:val="superscript"/>
        </w:rPr>
        <w:t>1</w:t>
      </w:r>
      <w:r>
        <w:rPr>
          <w:rFonts w:ascii="Times New Roman" w:eastAsia="Times New Roman" w:hAnsi="Times New Roman" w:cs="Times New Roman"/>
          <w:sz w:val="17"/>
          <w:szCs w:val="17"/>
        </w:rPr>
        <w:t xml:space="preserve"> Опростените варианти за разходите представляват единични разходи/единни ставки/еднократни суми по член 67, параграф 5 от РОР, включително специфичните методи за ЕЗФРСР, предвидени в буква д) от същия член, като например еднократните суми за започване на дейност, плащанията с единни ставки към организации на производители и единични разходи, свързани с площта и животните.</w:t>
      </w:r>
    </w:p>
    <w:p>
      <w:r>
        <w:rPr>
          <w:rFonts w:ascii="Times New Roman" w:eastAsia="Times New Roman" w:hAnsi="Times New Roman" w:cs="Times New Roman"/>
          <w:sz w:val="21"/>
          <w:szCs w:val="21"/>
          <w:vertAlign w:val="superscript"/>
        </w:rPr>
        <w:t>2</w:t>
      </w:r>
      <w:r>
        <w:rPr>
          <w:rFonts w:ascii="Times New Roman" w:eastAsia="Times New Roman" w:hAnsi="Times New Roman" w:cs="Times New Roman"/>
          <w:sz w:val="17"/>
          <w:szCs w:val="17"/>
        </w:rPr>
        <w:t xml:space="preserve"> Автоматично изчислени от мерки 06, 09, 10, 11, 12, 13, 14, 15, 18 на версията на програмата</w:t>
      </w:r>
    </w:p>
    <w:p>
      <w:r>
        <w:rPr>
          <w:rFonts w:ascii="Times New Roman" w:eastAsia="Times New Roman" w:hAnsi="Times New Roman" w:cs="Times New Roman"/>
          <w:sz w:val="21"/>
          <w:szCs w:val="21"/>
          <w:vertAlign w:val="superscript"/>
        </w:rPr>
        <w:t>3</w:t>
      </w:r>
      <w:r>
        <w:rPr>
          <w:rFonts w:ascii="Times New Roman" w:eastAsia="Times New Roman" w:hAnsi="Times New Roman" w:cs="Times New Roman"/>
          <w:sz w:val="17"/>
          <w:szCs w:val="17"/>
        </w:rPr>
        <w:t xml:space="preserve"> Автоматично изчислен от декларациите за разходи по мерки 106, 09, 10, 11, 12, 13, 14, 15, 18</w:t>
      </w:r>
    </w:p>
    <w:p>
      <w:r>
        <w:rPr>
          <w:rFonts w:ascii="Times New Roman" w:eastAsia="Times New Roman" w:hAnsi="Times New Roman" w:cs="Times New Roman"/>
          <w:szCs w:val="24"/>
        </w:rPr>
        <w:t>Опростени варианти за разходите (ОВР), въз основа на специфични подробни данни от държавите членки [незадължително]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2642"/>
        <w:gridCol w:w="2642"/>
        <w:gridCol w:w="2642"/>
        <w:gridCol w:w="2642"/>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1250" w:type="pct"/>
            <w:shd w:val="clear" w:color="auto" w:fill="C0C0C0"/>
            <w:noWrap w:val="0"/>
            <w:tcMar>
              <w:top w:w="20" w:type="dxa"/>
              <w:left w:w="20" w:type="dxa"/>
              <w:bottom w:w="20" w:type="dxa"/>
            </w:tcMar>
            <w:vAlign w:val="center"/>
          </w:tcPr>
          <w:p>
            <w:pPr>
              <w:jc w:val="center"/>
              <w:rPr>
                <w:b w:val="0"/>
                <w:sz w:val="16"/>
              </w:rPr>
            </w:pPr>
            <w:r>
              <w:rPr>
                <w:rFonts w:ascii="Times New Roman" w:eastAsia="Times New Roman" w:hAnsi="Times New Roman" w:cs="Times New Roman"/>
                <w:szCs w:val="24"/>
              </w:rPr>
              <w:t>            </w:t>
            </w:r>
          </w:p>
        </w:tc>
        <w:tc>
          <w:tcPr>
            <w:tcW w:w="1250" w:type="pct"/>
            <w:shd w:val="clear" w:color="auto" w:fill="C0C0C0"/>
            <w:noWrap w:val="0"/>
            <w:tcMar>
              <w:top w:w="20" w:type="dxa"/>
              <w:left w:w="20" w:type="dxa"/>
              <w:bottom w:w="20" w:type="dxa"/>
            </w:tcMar>
            <w:vAlign w:val="center"/>
          </w:tcPr>
          <w:p>
            <w:pPr>
              <w:jc w:val="center"/>
              <w:rPr>
                <w:b w:val="0"/>
                <w:sz w:val="16"/>
              </w:rPr>
            </w:pPr>
            <w:r>
              <w:rPr>
                <w:b w:val="0"/>
                <w:sz w:val="16"/>
              </w:rPr>
              <w:t>Общ размер на разпределените финансови средства по ПРСР [ЕЗФРСР+ EURI]</w:t>
            </w:r>
          </w:p>
        </w:tc>
        <w:tc>
          <w:tcPr>
            <w:tcW w:w="1250" w:type="pct"/>
            <w:shd w:val="clear" w:color="auto" w:fill="C0C0C0"/>
            <w:noWrap w:val="0"/>
            <w:tcMar>
              <w:top w:w="20" w:type="dxa"/>
              <w:left w:w="20" w:type="dxa"/>
              <w:bottom w:w="20" w:type="dxa"/>
            </w:tcMar>
            <w:vAlign w:val="center"/>
          </w:tcPr>
          <w:p>
            <w:pPr>
              <w:jc w:val="center"/>
              <w:rPr>
                <w:b w:val="0"/>
                <w:sz w:val="16"/>
              </w:rPr>
            </w:pPr>
            <w:r>
              <w:rPr>
                <w:rFonts w:ascii="Times New Roman" w:eastAsia="Times New Roman" w:hAnsi="Times New Roman" w:cs="Times New Roman"/>
                <w:sz w:val="17"/>
                <w:szCs w:val="17"/>
              </w:rPr>
              <w:t>[%] на планираното покритие на ОВР от общите отпуснати средства за ПРСР</w:t>
            </w:r>
          </w:p>
        </w:tc>
        <w:tc>
          <w:tcPr>
            <w:tcW w:w="1250" w:type="pct"/>
            <w:shd w:val="clear" w:color="auto" w:fill="C0C0C0"/>
            <w:noWrap w:val="0"/>
            <w:tcMar>
              <w:top w:w="20" w:type="dxa"/>
              <w:left w:w="20" w:type="dxa"/>
              <w:bottom w:w="20" w:type="dxa"/>
            </w:tcMar>
            <w:vAlign w:val="center"/>
          </w:tcPr>
          <w:p>
            <w:pPr>
              <w:jc w:val="center"/>
              <w:rPr>
                <w:b w:val="0"/>
                <w:sz w:val="16"/>
              </w:rPr>
            </w:pPr>
            <w:r>
              <w:rPr>
                <w:rFonts w:ascii="Times New Roman" w:eastAsia="Times New Roman" w:hAnsi="Times New Roman" w:cs="Times New Roman"/>
                <w:sz w:val="17"/>
                <w:szCs w:val="17"/>
              </w:rPr>
              <w:t>[%] на реализираните разходи посредством ОВР от общите отпуснати средства за ПРСР (кумулативни данни)</w:t>
            </w:r>
          </w:p>
        </w:tc>
      </w:tr>
      <w:tr>
        <w:tblPrEx>
          <w:tblW w:w="5000" w:type="pct"/>
          <w:tblCellMar>
            <w:left w:w="108" w:type="dxa"/>
            <w:right w:w="108" w:type="dxa"/>
          </w:tblCellMar>
        </w:tblPrEx>
        <w:trPr>
          <w:trHeight w:hRule="auto" w:val="0"/>
        </w:trPr>
        <w:tc>
          <w:tcPr>
            <w:tcW w:w="1250" w:type="pct"/>
            <w:shd w:val="clear" w:color="auto" w:fill="FFFFFF"/>
            <w:noWrap w:val="0"/>
            <w:tcMar>
              <w:top w:w="20" w:type="dxa"/>
              <w:left w:w="20" w:type="dxa"/>
              <w:bottom w:w="20" w:type="dxa"/>
            </w:tcMar>
            <w:vAlign w:val="center"/>
          </w:tcPr>
          <w:p>
            <w:pPr>
              <w:spacing w:before="20" w:after="20"/>
              <w:jc w:val="left"/>
              <w:rPr>
                <w:b w:val="0"/>
                <w:sz w:val="16"/>
              </w:rPr>
            </w:pPr>
            <w:r>
              <w:rPr>
                <w:b w:val="0"/>
                <w:sz w:val="16"/>
              </w:rPr>
              <w:t>Общо по силата на член 67, параграф 1, буква б), в) и г) + член 67, параграф 5, буква д) от РОР</w:t>
            </w:r>
          </w:p>
        </w:tc>
        <w:tc>
          <w:tcPr>
            <w:tcW w:w="1250" w:type="pct"/>
            <w:shd w:val="clear" w:color="auto" w:fill="FFFFFF"/>
            <w:noWrap w:val="0"/>
            <w:tcMar>
              <w:top w:w="20" w:type="dxa"/>
              <w:left w:w="20" w:type="dxa"/>
              <w:bottom w:w="20" w:type="dxa"/>
            </w:tcMar>
            <w:vAlign w:val="center"/>
          </w:tcPr>
          <w:p>
            <w:pPr>
              <w:spacing w:before="20" w:after="20"/>
              <w:jc w:val="right"/>
              <w:rPr>
                <w:b w:val="0"/>
                <w:sz w:val="16"/>
              </w:rPr>
            </w:pPr>
            <w:r>
              <w:rPr>
                <w:b w:val="0"/>
                <w:sz w:val="16"/>
              </w:rPr>
              <w:t>3 129 044 775,00</w:t>
            </w:r>
          </w:p>
        </w:tc>
        <w:tc>
          <w:tcPr>
            <w:tcW w:w="1250" w:type="pct"/>
            <w:shd w:val="clear" w:color="auto" w:fill="FFFFFF"/>
            <w:noWrap w:val="0"/>
            <w:tcMar>
              <w:top w:w="20" w:type="dxa"/>
              <w:left w:w="20" w:type="dxa"/>
              <w:bottom w:w="20" w:type="dxa"/>
            </w:tcMar>
            <w:vAlign w:val="center"/>
          </w:tcPr>
          <w:p>
            <w:pPr>
              <w:spacing w:before="20" w:after="20"/>
              <w:jc w:val="left"/>
              <w:rPr>
                <w:b w:val="0"/>
                <w:sz w:val="16"/>
              </w:rPr>
            </w:pPr>
          </w:p>
        </w:tc>
        <w:tc>
          <w:tcPr>
            <w:tcW w:w="1250" w:type="pct"/>
            <w:shd w:val="clear" w:color="auto" w:fill="FFFFFF"/>
            <w:noWrap w:val="0"/>
            <w:tcMar>
              <w:top w:w="20" w:type="dxa"/>
              <w:left w:w="20" w:type="dxa"/>
              <w:bottom w:w="20" w:type="dxa"/>
            </w:tcMar>
            <w:vAlign w:val="center"/>
          </w:tcPr>
          <w:p>
            <w:pPr>
              <w:spacing w:before="20" w:after="20"/>
              <w:jc w:val="left"/>
              <w:rPr>
                <w:b w:val="0"/>
                <w:sz w:val="16"/>
              </w:rPr>
            </w:pPr>
          </w:p>
        </w:tc>
      </w:tr>
      <w:tr>
        <w:tblPrEx>
          <w:tblW w:w="5000" w:type="pct"/>
          <w:tblCellMar>
            <w:left w:w="108" w:type="dxa"/>
            <w:right w:w="108" w:type="dxa"/>
          </w:tblCellMar>
        </w:tblPrEx>
        <w:trPr>
          <w:trHeight w:hRule="auto" w:val="0"/>
        </w:trPr>
        <w:tc>
          <w:tcPr>
            <w:tcW w:w="1250" w:type="pct"/>
            <w:shd w:val="clear" w:color="auto" w:fill="FFFFFF"/>
            <w:noWrap w:val="0"/>
            <w:tcMar>
              <w:top w:w="20" w:type="dxa"/>
              <w:left w:w="20" w:type="dxa"/>
              <w:bottom w:w="20" w:type="dxa"/>
            </w:tcMar>
            <w:vAlign w:val="center"/>
          </w:tcPr>
          <w:p>
            <w:pPr>
              <w:spacing w:before="20" w:after="20"/>
              <w:jc w:val="left"/>
              <w:rPr>
                <w:b w:val="0"/>
                <w:sz w:val="16"/>
              </w:rPr>
            </w:pPr>
            <w:r>
              <w:rPr>
                <w:b w:val="0"/>
                <w:sz w:val="16"/>
              </w:rPr>
              <w:t>Специфични за фондовете методи, член 67, параграф 5, буква д) от РОР</w:t>
            </w:r>
          </w:p>
        </w:tc>
        <w:tc>
          <w:tcPr>
            <w:tcW w:w="1250" w:type="pct"/>
            <w:shd w:val="clear" w:color="auto" w:fill="FFFFFF"/>
            <w:noWrap w:val="0"/>
            <w:tcMar>
              <w:top w:w="20" w:type="dxa"/>
              <w:left w:w="20" w:type="dxa"/>
              <w:bottom w:w="20" w:type="dxa"/>
            </w:tcMar>
            <w:vAlign w:val="center"/>
          </w:tcPr>
          <w:p>
            <w:pPr>
              <w:spacing w:before="20" w:after="20"/>
              <w:jc w:val="right"/>
              <w:rPr>
                <w:b w:val="0"/>
                <w:sz w:val="16"/>
              </w:rPr>
            </w:pPr>
            <w:r>
              <w:rPr>
                <w:b w:val="0"/>
                <w:sz w:val="16"/>
              </w:rPr>
              <w:t>3 129 044 775,00</w:t>
            </w:r>
          </w:p>
        </w:tc>
        <w:tc>
          <w:tcPr>
            <w:tcW w:w="1250" w:type="pct"/>
            <w:shd w:val="clear" w:color="auto" w:fill="FFFFFF"/>
            <w:noWrap w:val="0"/>
            <w:tcMar>
              <w:top w:w="20" w:type="dxa"/>
              <w:left w:w="20" w:type="dxa"/>
              <w:bottom w:w="20" w:type="dxa"/>
            </w:tcMar>
            <w:vAlign w:val="center"/>
          </w:tcPr>
          <w:p>
            <w:pPr>
              <w:spacing w:before="20" w:after="20"/>
              <w:jc w:val="left"/>
              <w:rPr>
                <w:b w:val="0"/>
                <w:sz w:val="16"/>
              </w:rPr>
            </w:pPr>
          </w:p>
        </w:tc>
        <w:tc>
          <w:tcPr>
            <w:tcW w:w="1250" w:type="pct"/>
            <w:shd w:val="clear" w:color="auto" w:fill="FFFFFF"/>
            <w:noWrap w:val="0"/>
            <w:tcMar>
              <w:top w:w="20" w:type="dxa"/>
              <w:left w:w="20" w:type="dxa"/>
              <w:bottom w:w="20" w:type="dxa"/>
            </w:tcMar>
            <w:vAlign w:val="center"/>
          </w:tcPr>
          <w:p>
            <w:pPr>
              <w:spacing w:before="20" w:after="20"/>
              <w:jc w:val="left"/>
              <w:rPr>
                <w:b w:val="0"/>
                <w:sz w:val="16"/>
              </w:rPr>
            </w:pPr>
          </w:p>
        </w:tc>
      </w:tr>
    </w:tbl>
    <w:p>
      <w:r>
        <w:t>Електронно управление за бенефициерите [незадължително]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523"/>
        <w:gridCol w:w="3523"/>
        <w:gridCol w:w="3522"/>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1250" w:type="pct"/>
            <w:shd w:val="clear" w:color="auto" w:fill="C0C0C0"/>
            <w:noWrap w:val="0"/>
            <w:tcMar>
              <w:top w:w="20" w:type="dxa"/>
              <w:left w:w="20" w:type="dxa"/>
              <w:bottom w:w="20" w:type="dxa"/>
            </w:tcMar>
            <w:vAlign w:val="center"/>
          </w:tcPr>
          <w:p>
            <w:pPr>
              <w:jc w:val="center"/>
              <w:rPr>
                <w:b w:val="0"/>
                <w:sz w:val="16"/>
              </w:rPr>
            </w:pPr>
            <w:r>
              <w:rPr>
                <w:rFonts w:ascii="Times New Roman" w:eastAsia="Times New Roman" w:hAnsi="Times New Roman" w:cs="Times New Roman"/>
                <w:szCs w:val="24"/>
              </w:rPr>
              <w:t>            </w:t>
            </w:r>
          </w:p>
        </w:tc>
        <w:tc>
          <w:tcPr>
            <w:tcW w:w="1250" w:type="pct"/>
            <w:shd w:val="clear" w:color="auto" w:fill="C0C0C0"/>
            <w:noWrap w:val="0"/>
            <w:tcMar>
              <w:top w:w="20" w:type="dxa"/>
              <w:left w:w="20" w:type="dxa"/>
              <w:bottom w:w="20" w:type="dxa"/>
            </w:tcMar>
            <w:vAlign w:val="center"/>
          </w:tcPr>
          <w:p>
            <w:pPr>
              <w:jc w:val="center"/>
              <w:rPr>
                <w:b w:val="0"/>
                <w:sz w:val="16"/>
              </w:rPr>
            </w:pPr>
            <w:r>
              <w:rPr>
                <w:b w:val="0"/>
                <w:sz w:val="16"/>
              </w:rPr>
              <w:t>[%] финансиране от ЕЗФРСР + EURI</w:t>
            </w:r>
          </w:p>
        </w:tc>
        <w:tc>
          <w:tcPr>
            <w:tcW w:w="1250" w:type="pct"/>
            <w:shd w:val="clear" w:color="auto" w:fill="C0C0C0"/>
            <w:noWrap w:val="0"/>
            <w:tcMar>
              <w:top w:w="20" w:type="dxa"/>
              <w:left w:w="20" w:type="dxa"/>
              <w:bottom w:w="20" w:type="dxa"/>
            </w:tcMar>
            <w:vAlign w:val="center"/>
          </w:tcPr>
          <w:p>
            <w:pPr>
              <w:jc w:val="center"/>
              <w:rPr>
                <w:b w:val="0"/>
                <w:sz w:val="16"/>
              </w:rPr>
            </w:pPr>
            <w:r>
              <w:rPr>
                <w:b w:val="0"/>
                <w:sz w:val="16"/>
              </w:rPr>
              <w:t xml:space="preserve">[%] Съответни операции </w:t>
            </w:r>
          </w:p>
        </w:tc>
      </w:tr>
      <w:tr>
        <w:tblPrEx>
          <w:tblW w:w="5000" w:type="pct"/>
          <w:tblCellMar>
            <w:left w:w="108" w:type="dxa"/>
            <w:right w:w="108" w:type="dxa"/>
          </w:tblCellMar>
        </w:tblPrEx>
        <w:trPr>
          <w:trHeight w:hRule="auto" w:val="0"/>
        </w:trPr>
        <w:tc>
          <w:tcPr>
            <w:tcW w:w="1250" w:type="pct"/>
            <w:shd w:val="clear" w:color="auto" w:fill="FFFFFF"/>
            <w:noWrap w:val="0"/>
            <w:tcMar>
              <w:top w:w="20" w:type="dxa"/>
              <w:left w:w="20" w:type="dxa"/>
              <w:bottom w:w="20" w:type="dxa"/>
            </w:tcMar>
            <w:vAlign w:val="center"/>
          </w:tcPr>
          <w:p>
            <w:pPr>
              <w:spacing w:before="20" w:after="20"/>
              <w:jc w:val="left"/>
              <w:rPr>
                <w:b w:val="0"/>
                <w:sz w:val="16"/>
              </w:rPr>
            </w:pPr>
            <w:r>
              <w:rPr>
                <w:b w:val="0"/>
                <w:sz w:val="16"/>
              </w:rPr>
              <w:t>Заявление за подпомагане</w:t>
            </w:r>
          </w:p>
        </w:tc>
        <w:tc>
          <w:tcPr>
            <w:tcW w:w="1250" w:type="pct"/>
            <w:shd w:val="clear" w:color="auto" w:fill="FFFFFF"/>
            <w:noWrap w:val="0"/>
            <w:tcMar>
              <w:top w:w="20" w:type="dxa"/>
              <w:left w:w="20" w:type="dxa"/>
              <w:bottom w:w="20" w:type="dxa"/>
            </w:tcMar>
            <w:vAlign w:val="center"/>
          </w:tcPr>
          <w:p>
            <w:pPr>
              <w:spacing w:before="20" w:after="20"/>
              <w:jc w:val="left"/>
              <w:rPr>
                <w:b w:val="0"/>
                <w:sz w:val="16"/>
              </w:rPr>
            </w:pPr>
          </w:p>
        </w:tc>
        <w:tc>
          <w:tcPr>
            <w:tcW w:w="1250" w:type="pct"/>
            <w:shd w:val="clear" w:color="auto" w:fill="FFFFFF"/>
            <w:noWrap w:val="0"/>
            <w:tcMar>
              <w:top w:w="20" w:type="dxa"/>
              <w:left w:w="20" w:type="dxa"/>
              <w:bottom w:w="20" w:type="dxa"/>
            </w:tcMar>
            <w:vAlign w:val="center"/>
          </w:tcPr>
          <w:p>
            <w:pPr>
              <w:spacing w:before="20" w:after="20"/>
              <w:jc w:val="left"/>
              <w:rPr>
                <w:b w:val="0"/>
                <w:sz w:val="16"/>
              </w:rPr>
            </w:pPr>
          </w:p>
        </w:tc>
      </w:tr>
      <w:tr>
        <w:tblPrEx>
          <w:tblW w:w="5000" w:type="pct"/>
          <w:tblCellMar>
            <w:left w:w="108" w:type="dxa"/>
            <w:right w:w="108" w:type="dxa"/>
          </w:tblCellMar>
        </w:tblPrEx>
        <w:trPr>
          <w:trHeight w:hRule="auto" w:val="0"/>
        </w:trPr>
        <w:tc>
          <w:tcPr>
            <w:tcW w:w="1250" w:type="pct"/>
            <w:shd w:val="clear" w:color="auto" w:fill="FFFFFF"/>
            <w:noWrap w:val="0"/>
            <w:tcMar>
              <w:top w:w="20" w:type="dxa"/>
              <w:left w:w="20" w:type="dxa"/>
              <w:bottom w:w="20" w:type="dxa"/>
            </w:tcMar>
            <w:vAlign w:val="center"/>
          </w:tcPr>
          <w:p>
            <w:pPr>
              <w:spacing w:before="20" w:after="20"/>
              <w:jc w:val="left"/>
              <w:rPr>
                <w:b w:val="0"/>
                <w:sz w:val="16"/>
              </w:rPr>
            </w:pPr>
            <w:r>
              <w:rPr>
                <w:b w:val="0"/>
                <w:sz w:val="16"/>
              </w:rPr>
              <w:t>Искания за плащане</w:t>
            </w:r>
          </w:p>
        </w:tc>
        <w:tc>
          <w:tcPr>
            <w:tcW w:w="1250" w:type="pct"/>
            <w:shd w:val="clear" w:color="auto" w:fill="FFFFFF"/>
            <w:noWrap w:val="0"/>
            <w:tcMar>
              <w:top w:w="20" w:type="dxa"/>
              <w:left w:w="20" w:type="dxa"/>
              <w:bottom w:w="20" w:type="dxa"/>
            </w:tcMar>
            <w:vAlign w:val="center"/>
          </w:tcPr>
          <w:p>
            <w:pPr>
              <w:spacing w:before="20" w:after="20"/>
              <w:jc w:val="left"/>
              <w:rPr>
                <w:b w:val="0"/>
                <w:sz w:val="16"/>
              </w:rPr>
            </w:pPr>
          </w:p>
        </w:tc>
        <w:tc>
          <w:tcPr>
            <w:tcW w:w="1250" w:type="pct"/>
            <w:shd w:val="clear" w:color="auto" w:fill="FFFFFF"/>
            <w:noWrap w:val="0"/>
            <w:tcMar>
              <w:top w:w="20" w:type="dxa"/>
              <w:left w:w="20" w:type="dxa"/>
              <w:bottom w:w="20" w:type="dxa"/>
            </w:tcMar>
            <w:vAlign w:val="center"/>
          </w:tcPr>
          <w:p>
            <w:pPr>
              <w:spacing w:before="20" w:after="20"/>
              <w:jc w:val="left"/>
              <w:rPr>
                <w:b w:val="0"/>
                <w:sz w:val="16"/>
              </w:rPr>
            </w:pPr>
          </w:p>
        </w:tc>
      </w:tr>
      <w:tr>
        <w:tblPrEx>
          <w:tblW w:w="5000" w:type="pct"/>
          <w:tblCellMar>
            <w:left w:w="108" w:type="dxa"/>
            <w:right w:w="108" w:type="dxa"/>
          </w:tblCellMar>
        </w:tblPrEx>
        <w:trPr>
          <w:trHeight w:hRule="auto" w:val="0"/>
        </w:trPr>
        <w:tc>
          <w:tcPr>
            <w:tcW w:w="1250" w:type="pct"/>
            <w:shd w:val="clear" w:color="auto" w:fill="FFFFFF"/>
            <w:noWrap w:val="0"/>
            <w:tcMar>
              <w:top w:w="20" w:type="dxa"/>
              <w:left w:w="20" w:type="dxa"/>
              <w:bottom w:w="20" w:type="dxa"/>
            </w:tcMar>
            <w:vAlign w:val="center"/>
          </w:tcPr>
          <w:p>
            <w:pPr>
              <w:spacing w:before="20" w:after="20"/>
              <w:jc w:val="left"/>
              <w:rPr>
                <w:b w:val="0"/>
                <w:sz w:val="16"/>
              </w:rPr>
            </w:pPr>
            <w:r>
              <w:rPr>
                <w:b w:val="0"/>
                <w:sz w:val="16"/>
              </w:rPr>
              <w:t>Контрол и съответствие</w:t>
            </w:r>
          </w:p>
        </w:tc>
        <w:tc>
          <w:tcPr>
            <w:tcW w:w="1250" w:type="pct"/>
            <w:shd w:val="clear" w:color="auto" w:fill="808080"/>
            <w:noWrap w:val="0"/>
            <w:tcMar>
              <w:top w:w="20" w:type="dxa"/>
              <w:left w:w="20" w:type="dxa"/>
              <w:bottom w:w="20" w:type="dxa"/>
            </w:tcMar>
            <w:vAlign w:val="center"/>
          </w:tcPr>
          <w:p>
            <w:pPr>
              <w:spacing w:before="20" w:after="20"/>
              <w:jc w:val="left"/>
              <w:rPr>
                <w:b w:val="0"/>
                <w:sz w:val="16"/>
              </w:rPr>
            </w:pPr>
          </w:p>
        </w:tc>
        <w:tc>
          <w:tcPr>
            <w:tcW w:w="1250" w:type="pct"/>
            <w:shd w:val="clear" w:color="auto" w:fill="FFFFFF"/>
            <w:noWrap w:val="0"/>
            <w:tcMar>
              <w:top w:w="20" w:type="dxa"/>
              <w:left w:w="20" w:type="dxa"/>
              <w:bottom w:w="20" w:type="dxa"/>
            </w:tcMar>
            <w:vAlign w:val="center"/>
          </w:tcPr>
          <w:p>
            <w:pPr>
              <w:spacing w:before="20" w:after="20"/>
              <w:jc w:val="left"/>
              <w:rPr>
                <w:b w:val="0"/>
                <w:sz w:val="16"/>
              </w:rPr>
            </w:pPr>
          </w:p>
        </w:tc>
      </w:tr>
      <w:tr>
        <w:tblPrEx>
          <w:tblW w:w="5000" w:type="pct"/>
          <w:tblCellMar>
            <w:left w:w="108" w:type="dxa"/>
            <w:right w:w="108" w:type="dxa"/>
          </w:tblCellMar>
        </w:tblPrEx>
        <w:trPr>
          <w:trHeight w:hRule="auto" w:val="0"/>
        </w:trPr>
        <w:tc>
          <w:tcPr>
            <w:tcW w:w="1250" w:type="pct"/>
            <w:shd w:val="clear" w:color="auto" w:fill="FFFFFF"/>
            <w:noWrap w:val="0"/>
            <w:tcMar>
              <w:top w:w="20" w:type="dxa"/>
              <w:left w:w="20" w:type="dxa"/>
              <w:bottom w:w="20" w:type="dxa"/>
            </w:tcMar>
            <w:vAlign w:val="center"/>
          </w:tcPr>
          <w:p>
            <w:pPr>
              <w:spacing w:before="20" w:after="20"/>
              <w:jc w:val="left"/>
              <w:rPr>
                <w:b w:val="0"/>
                <w:sz w:val="16"/>
              </w:rPr>
            </w:pPr>
            <w:r>
              <w:rPr>
                <w:b w:val="0"/>
                <w:sz w:val="16"/>
              </w:rPr>
              <w:t xml:space="preserve"> Мониторинг и докладване на управителния орган/разплащателната агенция</w:t>
            </w:r>
          </w:p>
        </w:tc>
        <w:tc>
          <w:tcPr>
            <w:tcW w:w="1250" w:type="pct"/>
            <w:shd w:val="clear" w:color="auto" w:fill="808080"/>
            <w:noWrap w:val="0"/>
            <w:tcMar>
              <w:top w:w="20" w:type="dxa"/>
              <w:left w:w="20" w:type="dxa"/>
              <w:bottom w:w="20" w:type="dxa"/>
            </w:tcMar>
            <w:vAlign w:val="center"/>
          </w:tcPr>
          <w:p>
            <w:pPr>
              <w:spacing w:before="20" w:after="20"/>
              <w:jc w:val="left"/>
              <w:rPr>
                <w:b w:val="0"/>
                <w:sz w:val="16"/>
              </w:rPr>
            </w:pPr>
          </w:p>
        </w:tc>
        <w:tc>
          <w:tcPr>
            <w:tcW w:w="1250" w:type="pct"/>
            <w:shd w:val="clear" w:color="auto" w:fill="FFFFFF"/>
            <w:noWrap w:val="0"/>
            <w:tcMar>
              <w:top w:w="20" w:type="dxa"/>
              <w:left w:w="20" w:type="dxa"/>
              <w:bottom w:w="20" w:type="dxa"/>
            </w:tcMar>
            <w:vAlign w:val="center"/>
          </w:tcPr>
          <w:p>
            <w:pPr>
              <w:spacing w:before="20" w:after="20"/>
              <w:jc w:val="left"/>
              <w:rPr>
                <w:b w:val="0"/>
                <w:sz w:val="16"/>
              </w:rPr>
            </w:pPr>
          </w:p>
        </w:tc>
      </w:tr>
    </w:tbl>
    <w:p>
      <w:r>
        <w:t>Среден срок за бенефициерите за получаване на плащания [незадължително]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523"/>
        <w:gridCol w:w="3523"/>
        <w:gridCol w:w="3522"/>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1000" w:type="pct"/>
            <w:shd w:val="clear" w:color="auto" w:fill="C0C0C0"/>
            <w:noWrap w:val="0"/>
            <w:tcMar>
              <w:top w:w="20" w:type="dxa"/>
              <w:left w:w="20" w:type="dxa"/>
              <w:bottom w:w="20" w:type="dxa"/>
            </w:tcMar>
            <w:vAlign w:val="center"/>
          </w:tcPr>
          <w:p>
            <w:pPr>
              <w:jc w:val="center"/>
              <w:rPr>
                <w:b w:val="0"/>
                <w:sz w:val="16"/>
              </w:rPr>
            </w:pPr>
            <w:r>
              <w:rPr>
                <w:rFonts w:ascii="Times New Roman" w:eastAsia="Times New Roman" w:hAnsi="Times New Roman" w:cs="Times New Roman"/>
                <w:sz w:val="17"/>
                <w:szCs w:val="17"/>
              </w:rPr>
              <w:t>[дни]</w:t>
            </w:r>
            <w:r>
              <w:rPr>
                <w:rFonts w:ascii="Times New Roman" w:eastAsia="Times New Roman" w:hAnsi="Times New Roman" w:cs="Times New Roman"/>
                <w:sz w:val="17"/>
                <w:szCs w:val="17"/>
              </w:rPr>
              <w:br/>
            </w:r>
            <w:r>
              <w:rPr>
                <w:rFonts w:ascii="Times New Roman" w:eastAsia="Times New Roman" w:hAnsi="Times New Roman" w:cs="Times New Roman"/>
                <w:sz w:val="17"/>
                <w:szCs w:val="17"/>
              </w:rPr>
              <w:t>Когато е приложимо, крайният срок на държавата членка за плащания към бенефициерите</w:t>
            </w:r>
          </w:p>
        </w:tc>
        <w:tc>
          <w:tcPr>
            <w:tcW w:w="1000" w:type="pct"/>
            <w:shd w:val="clear" w:color="auto" w:fill="C0C0C0"/>
            <w:noWrap w:val="0"/>
            <w:tcMar>
              <w:top w:w="20" w:type="dxa"/>
              <w:left w:w="20" w:type="dxa"/>
              <w:bottom w:w="20" w:type="dxa"/>
            </w:tcMar>
            <w:vAlign w:val="center"/>
          </w:tcPr>
          <w:p>
            <w:pPr>
              <w:jc w:val="center"/>
              <w:rPr>
                <w:b w:val="0"/>
                <w:sz w:val="16"/>
              </w:rPr>
            </w:pPr>
            <w:r>
              <w:rPr>
                <w:rFonts w:ascii="Times New Roman" w:eastAsia="Times New Roman" w:hAnsi="Times New Roman" w:cs="Times New Roman"/>
                <w:sz w:val="17"/>
                <w:szCs w:val="17"/>
              </w:rPr>
              <w:t>[Дни]</w:t>
            </w:r>
            <w:r>
              <w:rPr>
                <w:rFonts w:ascii="Times New Roman" w:eastAsia="Times New Roman" w:hAnsi="Times New Roman" w:cs="Times New Roman"/>
                <w:sz w:val="17"/>
                <w:szCs w:val="17"/>
              </w:rPr>
              <w:br/>
            </w:r>
            <w:r>
              <w:rPr>
                <w:rFonts w:ascii="Times New Roman" w:eastAsia="Times New Roman" w:hAnsi="Times New Roman" w:cs="Times New Roman"/>
                <w:sz w:val="17"/>
                <w:szCs w:val="17"/>
              </w:rPr>
              <w:t>Среден срок на плащанията към бенефициерите</w:t>
            </w:r>
          </w:p>
        </w:tc>
        <w:tc>
          <w:tcPr>
            <w:tcW w:w="3000" w:type="pct"/>
            <w:shd w:val="clear" w:color="auto" w:fill="C0C0C0"/>
            <w:noWrap w:val="0"/>
            <w:tcMar>
              <w:top w:w="20" w:type="dxa"/>
              <w:left w:w="20" w:type="dxa"/>
              <w:bottom w:w="20" w:type="dxa"/>
            </w:tcMar>
            <w:vAlign w:val="center"/>
          </w:tcPr>
          <w:p>
            <w:pPr>
              <w:jc w:val="center"/>
              <w:rPr>
                <w:b w:val="0"/>
                <w:sz w:val="16"/>
              </w:rPr>
            </w:pPr>
            <w:r>
              <w:rPr>
                <w:b w:val="0"/>
                <w:sz w:val="16"/>
              </w:rPr>
              <w:t>Коментари</w:t>
            </w:r>
          </w:p>
        </w:tc>
      </w:tr>
      <w:tr>
        <w:tblPrEx>
          <w:tblW w:w="5000" w:type="pct"/>
          <w:tblCellMar>
            <w:left w:w="108" w:type="dxa"/>
            <w:right w:w="108" w:type="dxa"/>
          </w:tblCellMar>
        </w:tblPrEx>
        <w:trPr>
          <w:trHeight w:hRule="auto" w:val="0"/>
        </w:trPr>
        <w:tc>
          <w:tcPr>
            <w:tcW w:w="1000" w:type="pct"/>
            <w:shd w:val="clear" w:color="auto" w:fill="FFFFFF"/>
            <w:noWrap w:val="0"/>
            <w:tcMar>
              <w:top w:w="20" w:type="dxa"/>
              <w:left w:w="20" w:type="dxa"/>
              <w:bottom w:w="20" w:type="dxa"/>
            </w:tcMar>
            <w:vAlign w:val="center"/>
          </w:tcPr>
          <w:p>
            <w:pPr>
              <w:spacing w:before="20" w:after="20"/>
              <w:jc w:val="left"/>
              <w:rPr>
                <w:b w:val="0"/>
                <w:sz w:val="16"/>
              </w:rPr>
            </w:pPr>
          </w:p>
        </w:tc>
        <w:tc>
          <w:tcPr>
            <w:tcW w:w="1000" w:type="pct"/>
            <w:shd w:val="clear" w:color="auto" w:fill="FFFFFF"/>
            <w:noWrap w:val="0"/>
            <w:tcMar>
              <w:top w:w="20" w:type="dxa"/>
              <w:left w:w="20" w:type="dxa"/>
              <w:bottom w:w="20" w:type="dxa"/>
            </w:tcMar>
            <w:vAlign w:val="center"/>
          </w:tcPr>
          <w:p>
            <w:pPr>
              <w:spacing w:before="20" w:after="20"/>
              <w:jc w:val="left"/>
              <w:rPr>
                <w:b w:val="0"/>
                <w:sz w:val="16"/>
              </w:rPr>
            </w:pPr>
          </w:p>
        </w:tc>
        <w:tc>
          <w:tcPr>
            <w:tcW w:w="3000" w:type="pct"/>
            <w:shd w:val="clear" w:color="auto" w:fill="FFFFFF"/>
            <w:noWrap w:val="0"/>
            <w:tcMar>
              <w:top w:w="20" w:type="dxa"/>
              <w:left w:w="20" w:type="dxa"/>
              <w:bottom w:w="20" w:type="dxa"/>
            </w:tcMar>
            <w:vAlign w:val="center"/>
          </w:tcPr>
          <w:p>
            <w:pPr>
              <w:spacing w:before="20" w:after="20"/>
              <w:jc w:val="left"/>
              <w:rPr>
                <w:b w:val="0"/>
                <w:sz w:val="16"/>
              </w:rPr>
            </w:pPr>
          </w:p>
        </w:tc>
      </w:tr>
    </w:tbl>
    <w:p>
      <w:pPr>
        <w:jc w:val="center"/>
        <w:rPr>
          <w:b w:val="0"/>
          <w:sz w:val="16"/>
        </w:rPr>
        <w:sectPr>
          <w:pgMar w:top="900" w:right="900" w:bottom="900" w:left="900" w:header="720" w:footer="720"/>
          <w:cols w:space="720"/>
        </w:sectPr>
      </w:pPr>
    </w:p>
    <w:p>
      <w:pPr>
        <w:pStyle w:val="Heading1"/>
      </w:pPr>
      <w:bookmarkStart w:id="20" w:name="_Toc256000020"/>
      <w:r>
        <w:t>Стъпки, предприети за прилагане на техническата помощ и изискванията за публичност на програмите</w:t>
      </w:r>
      <w:bookmarkEnd w:id="20"/>
    </w:p>
    <w:p>
      <w:pPr>
        <w:pStyle w:val="Heading2"/>
      </w:pPr>
      <w:bookmarkStart w:id="21" w:name="_Toc256000021"/>
      <w:r>
        <w:t>Предприети действия и актуално състояние по отношение на създаването на НМСР и изпълнението на нейния план за действие</w:t>
      </w:r>
      <w:bookmarkEnd w:id="21"/>
    </w:p>
    <w:p>
      <w:pPr>
        <w:pStyle w:val="Heading3"/>
        <w:jc w:val="left"/>
        <w:rPr>
          <w:b w:val="0"/>
        </w:rPr>
      </w:pPr>
      <w:bookmarkStart w:id="22" w:name="_Toc256000022"/>
      <w:r>
        <w:rPr>
          <w:b w:val="0"/>
        </w:rPr>
        <w:t>Предприети действия и актуално състояние по отношение на създаването на НМСР (структура на управление и звено за подкрепа на мрежата)</w:t>
      </w:r>
      <w:bookmarkEnd w:id="22"/>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568"/>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noWrap w:val="0"/>
            <w:tcMar>
              <w:top w:w="20" w:type="dxa"/>
              <w:left w:w="20" w:type="dxa"/>
              <w:bottom w:w="20" w:type="dxa"/>
            </w:tcMar>
            <w:vAlign w:val="center"/>
          </w:tcPr>
          <w:p>
            <w:pPr>
              <w:spacing w:before="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изпълнение на точка 17.3 на ПРСР 2014-2020 г., функциите на Звеното за управление (ЗУ) на НСМ се възлагат от МЗХ на външен изпълнител, чрез обществена поръчка, при спазване на Закона за обществените поръчки.</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В резултат на проведена обществена поръчка, през април 2018 г., дейностите по администрирането и управлението на НСМ са възложени на обединение „Селска мрежа БГ“ ДЗЗД, с договор, сключен в резултат на проведена обществена поръчка. Проектът „Поддържане и укрепване на Звеното за управление на Национална селска мрежа на ПРСР 2014-2020 г.”  е за период от четири години и се финансира в рамките на мярка 20 „Техническа помощ“ на ПРСР 2014-2020.</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Изпълнението на проекта приключва на 31.10.2022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След вътрешно-ведомствени дискусии е взето решение функциите на Звено за управление на Националната ОСП мрежа да се изпълняват от отдел към дирекция РСР. От програмен период 2007-2013, до настоящ етап, този отдел е имал координиращи и контролиращи функции на Мрежата, както е и отговорен за управлението на дейностите по елемента „Техническа помощ“ от СПРЗСР, със средства от който се финансира функционирането на Звеното.</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Звеното за управление на Националната ОСП мрежа (отдел в дирекция РСР) организира и провежда следните мероприятия:</w:t>
            </w:r>
          </w:p>
          <w:p>
            <w:pPr>
              <w:numPr>
                <w:ilvl w:val="0"/>
                <w:numId w:val="26"/>
              </w:numPr>
              <w:spacing w:before="240" w:after="0"/>
              <w:ind w:left="720" w:hanging="210"/>
              <w:jc w:val="left"/>
              <w:rPr>
                <w:rFonts w:ascii="Times New Roman" w:eastAsia="Times New Roman" w:hAnsi="Times New Roman" w:cs="Times New Roman"/>
                <w:szCs w:val="24"/>
              </w:rPr>
            </w:pPr>
            <w:r>
              <w:rPr>
                <w:rFonts w:ascii="Times New Roman" w:eastAsia="Times New Roman" w:hAnsi="Times New Roman" w:cs="Times New Roman"/>
                <w:szCs w:val="24"/>
              </w:rPr>
              <w:t>информационни семинари в цялата страна във връзка с кампанята 2024 г. за директни плащанияинформиране на земеделските производители за възможностите за кандидатстване,  изискванията и проверките по интервенциите базирани на площ от СПРЗСР 2023-2027 г.;</w:t>
            </w:r>
          </w:p>
          <w:p>
            <w:pPr>
              <w:numPr>
                <w:ilvl w:val="0"/>
                <w:numId w:val="26"/>
              </w:numPr>
              <w:spacing w:before="0" w:after="0"/>
              <w:ind w:left="720" w:hanging="210"/>
              <w:jc w:val="left"/>
              <w:rPr>
                <w:rFonts w:ascii="Times New Roman" w:eastAsia="Times New Roman" w:hAnsi="Times New Roman" w:cs="Times New Roman"/>
                <w:szCs w:val="24"/>
              </w:rPr>
            </w:pPr>
            <w:r>
              <w:rPr>
                <w:rFonts w:ascii="Times New Roman" w:eastAsia="Times New Roman" w:hAnsi="Times New Roman" w:cs="Times New Roman"/>
                <w:szCs w:val="24"/>
              </w:rPr>
              <w:t>работна среща (ТРГ) на тема: „Обсъждане на визия, концепция и приоритети в рамките на интервенция: „</w:t>
            </w:r>
            <w:r>
              <w:rPr>
                <w:rFonts w:ascii="Times New Roman" w:eastAsia="Times New Roman" w:hAnsi="Times New Roman" w:cs="Times New Roman"/>
                <w:i/>
                <w:iCs/>
                <w:szCs w:val="24"/>
              </w:rPr>
              <w:t>II.Г.3 Инвестиции за неселскостопански дейности в селските райони“</w:t>
            </w:r>
            <w:r>
              <w:rPr>
                <w:rFonts w:ascii="Times New Roman" w:eastAsia="Times New Roman" w:hAnsi="Times New Roman" w:cs="Times New Roman"/>
                <w:szCs w:val="24"/>
              </w:rPr>
              <w:t xml:space="preserve"> от СПРЗСР 20232027 г.;</w:t>
            </w:r>
          </w:p>
          <w:p>
            <w:pPr>
              <w:numPr>
                <w:ilvl w:val="0"/>
                <w:numId w:val="26"/>
              </w:numPr>
              <w:spacing w:before="0" w:after="240"/>
              <w:ind w:left="720" w:hanging="210"/>
              <w:jc w:val="left"/>
              <w:rPr>
                <w:rFonts w:ascii="Times New Roman" w:eastAsia="Times New Roman" w:hAnsi="Times New Roman" w:cs="Times New Roman"/>
                <w:szCs w:val="24"/>
              </w:rPr>
            </w:pPr>
            <w:r>
              <w:rPr>
                <w:rFonts w:ascii="Times New Roman" w:eastAsia="Times New Roman" w:hAnsi="Times New Roman" w:cs="Times New Roman"/>
                <w:szCs w:val="24"/>
              </w:rPr>
              <w:t xml:space="preserve">обучение на съветническите организации – в изпълнение на задълженията на УО на СП по чл. 15, ал. 3 от Регламент 2115/ 2021. Информиране на съветниците от НССЗ относно предстоящи приеми по интервенции от СПРЗСР 20232027 г.: </w:t>
            </w:r>
            <w:r>
              <w:rPr>
                <w:rFonts w:ascii="Times New Roman" w:eastAsia="Times New Roman" w:hAnsi="Times New Roman" w:cs="Times New Roman"/>
                <w:i/>
                <w:iCs/>
                <w:szCs w:val="24"/>
              </w:rPr>
              <w:t>II.Д.1. Стартова помощ за установяване на млади земеделски стопани в селското стопанство; II.Д.2. Подпомагане на много малки земеделски стопанства; II.Д.3 Стартова помощ за установяване на нови земеделски стопани в селското стопанство; II.Ж.3 Подкрепа на организации на производители или групи от производители; II.Ж.1. Подкрепа за оперативни групи в рамките на Европейското партньорство за иновации.</w:t>
            </w:r>
          </w:p>
          <w:p>
            <w:pPr>
              <w:pStyle w:val="BodyText"/>
              <w:jc w:val="both"/>
              <w:rPr>
                <w:b w:val="0"/>
              </w:rPr>
            </w:pPr>
          </w:p>
        </w:tc>
      </w:tr>
    </w:tbl>
    <w:p>
      <w:pPr>
        <w:pStyle w:val="Heading3"/>
        <w:jc w:val="left"/>
        <w:rPr>
          <w:b w:val="0"/>
        </w:rPr>
      </w:pPr>
      <w:bookmarkStart w:id="23" w:name="_Toc256000023"/>
      <w:r>
        <w:rPr>
          <w:b w:val="0"/>
        </w:rPr>
        <w:t>Предприетите действия и актуалното състояние по отношение на изпълнението на плана за действие</w:t>
      </w:r>
      <w:bookmarkEnd w:id="23"/>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568"/>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noWrap w:val="0"/>
            <w:tcMar>
              <w:top w:w="20" w:type="dxa"/>
              <w:left w:w="20" w:type="dxa"/>
              <w:bottom w:w="20" w:type="dxa"/>
            </w:tcMar>
            <w:vAlign w:val="center"/>
          </w:tcPr>
          <w:p>
            <w:pPr>
              <w:spacing w:before="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има напълно функциониращ сайт на СПРЗСР 2023-2027 г. Националната ОСП мрежа е под формата на платформа в този сайт, която към момента прави „мост“със сайта на Националната селска мрежа от периода 2014-2020 г. и в бъдеще ще бъде надграждана и поддържана от новото Звено на ОСП мрежата.</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Сайтът е изработен от външен изпълнител, нает чрез договор, финансиран със средства от мярка 20 „Техническа помощ“ на ПРСР 2014-2020 г.</w:t>
            </w:r>
          </w:p>
          <w:p>
            <w:pPr>
              <w:spacing w:before="24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https://www.sp2023.bg/index.php/bg/</w:t>
            </w:r>
          </w:p>
          <w:p>
            <w:pPr>
              <w:pStyle w:val="BodyText"/>
              <w:jc w:val="both"/>
              <w:rPr>
                <w:b w:val="0"/>
              </w:rPr>
            </w:pPr>
          </w:p>
        </w:tc>
      </w:tr>
    </w:tbl>
    <w:p>
      <w:pPr>
        <w:pStyle w:val="Heading2"/>
      </w:pPr>
      <w:bookmarkStart w:id="24" w:name="_Toc256000024"/>
      <w:r>
        <w:t>Стъпки, предприети за осигуряване на публичност на програмата (член 13 от Регламент за изпълнение (ЕС) № 808/2014 на Комисията)</w:t>
      </w:r>
      <w:bookmarkEnd w:id="24"/>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
      <w:tblGrid>
        <w:gridCol w:w="10568"/>
      </w:tblGrid>
      <w:tr>
        <w:tblPrEx>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20" w:type="dxa"/>
            <w:left w:w="108" w:type="dxa"/>
            <w:bottom w:w="120" w:type="dxa"/>
            <w:right w:w="108" w:type="dxa"/>
          </w:tblCellMar>
        </w:tblPrEx>
        <w:trPr>
          <w:trHeight w:hRule="auto" w:val="0"/>
        </w:trPr>
        <w:tc>
          <w:tcPr>
            <w:tcW w:w="12000" w:type="dxa"/>
            <w:shd w:val="clear" w:color="auto" w:fill="auto"/>
            <w:noWrap w:val="0"/>
            <w:tcMar>
              <w:top w:w="20" w:type="dxa"/>
              <w:left w:w="20" w:type="dxa"/>
              <w:bottom w:w="20" w:type="dxa"/>
            </w:tcMar>
            <w:vAlign w:val="center"/>
          </w:tcPr>
          <w:p>
            <w:pPr>
              <w:spacing w:before="0" w:after="240"/>
              <w:ind w:left="0" w:right="0"/>
              <w:jc w:val="left"/>
              <w:rPr>
                <w:rFonts w:ascii="Times New Roman" w:eastAsia="Times New Roman" w:hAnsi="Times New Roman" w:cs="Times New Roman"/>
                <w:szCs w:val="24"/>
              </w:rPr>
            </w:pPr>
            <w:r>
              <w:rPr>
                <w:rFonts w:ascii="Times New Roman" w:eastAsia="Times New Roman" w:hAnsi="Times New Roman" w:cs="Times New Roman"/>
                <w:szCs w:val="24"/>
              </w:rPr>
              <w:t>През 2024 г. са извършени следните дейности за популяризиране на ПРСР 2014-2020 г.:</w:t>
            </w:r>
          </w:p>
          <w:p>
            <w:pPr>
              <w:numPr>
                <w:ilvl w:val="0"/>
                <w:numId w:val="27"/>
              </w:numPr>
              <w:spacing w:before="240" w:after="0"/>
              <w:ind w:left="720" w:hanging="210"/>
              <w:jc w:val="left"/>
              <w:rPr>
                <w:rFonts w:ascii="Times New Roman" w:eastAsia="Times New Roman" w:hAnsi="Times New Roman" w:cs="Times New Roman"/>
                <w:szCs w:val="24"/>
              </w:rPr>
            </w:pPr>
            <w:r>
              <w:rPr>
                <w:rFonts w:ascii="Times New Roman" w:eastAsia="Times New Roman" w:hAnsi="Times New Roman" w:cs="Times New Roman"/>
                <w:szCs w:val="24"/>
              </w:rPr>
              <w:t>поместване на информационни материали (PR публикации) с цел презентиране на добрите практики и постигнатите резултати от прилагане на мерките и подмерките от ПРСР 20142020 г. във вестници и интернет сайтове: НиваБГ и в-к Стандарт;</w:t>
            </w:r>
          </w:p>
          <w:p>
            <w:pPr>
              <w:numPr>
                <w:ilvl w:val="0"/>
                <w:numId w:val="27"/>
              </w:numPr>
              <w:spacing w:before="0" w:after="240"/>
              <w:ind w:left="720" w:hanging="210"/>
              <w:jc w:val="left"/>
              <w:rPr>
                <w:rFonts w:ascii="Times New Roman" w:eastAsia="Times New Roman" w:hAnsi="Times New Roman" w:cs="Times New Roman"/>
                <w:szCs w:val="24"/>
              </w:rPr>
            </w:pPr>
            <w:r>
              <w:rPr>
                <w:rFonts w:ascii="Times New Roman" w:eastAsia="Times New Roman" w:hAnsi="Times New Roman" w:cs="Times New Roman"/>
                <w:szCs w:val="24"/>
              </w:rPr>
              <w:t>провеждане на специализирано търговско изложение – базар на български биологични храни и напитки, финансирани по проекти от ПРСР 20142020 г., съпътствано с кулинарно шоу и готвене по традиционни български рецепти с местни биологични продукти. Събитието представя не само продукцията на редица земеделските производители, но също така посетителите на мероприятието имаха възможността да се запознаят поотблизо с резултатите от прилагането на различните интервенции в подкрепа на биологичния сектор у нас, както и да се популяризират и възможности за подпомагане на сектора от ПРСР 2014-2020 г. и Стратегическия план за развитие на земеделието и селските райони 2023-2027 г.</w:t>
            </w:r>
          </w:p>
          <w:p>
            <w:pPr>
              <w:pStyle w:val="BodyText"/>
              <w:jc w:val="both"/>
            </w:pPr>
          </w:p>
        </w:tc>
      </w:tr>
    </w:tbl>
    <w:p>
      <w:pPr>
        <w:sectPr>
          <w:pgMar w:top="900" w:right="900" w:bottom="900" w:left="900" w:header="720" w:footer="720"/>
          <w:cols w:space="720"/>
        </w:sectPr>
      </w:pPr>
    </w:p>
    <w:p>
      <w:pPr>
        <w:pStyle w:val="Heading1"/>
      </w:pPr>
      <w:bookmarkStart w:id="25" w:name="_Toc256000025"/>
      <w:r>
        <w:t>Действия, предприети за изпълнение на предварителните условия</w:t>
      </w:r>
      <w:bookmarkEnd w:id="25"/>
    </w:p>
    <w:p>
      <w:r>
        <w:t>Този раздел се отнася само за годишния/ите доклад/и за изпълнението 2015, 2016</w:t>
      </w:r>
    </w:p>
    <w:p>
      <w:pPr>
        <w:sectPr>
          <w:pgMar w:top="900" w:right="900" w:bottom="900" w:left="900" w:header="720" w:footer="720"/>
          <w:cols w:space="720"/>
        </w:sectPr>
      </w:pPr>
    </w:p>
    <w:p>
      <w:pPr>
        <w:pStyle w:val="Heading1"/>
      </w:pPr>
      <w:bookmarkStart w:id="26" w:name="_Toc256000026"/>
      <w:r>
        <w:t>Описание на изпълнението на подпрограмите</w:t>
      </w:r>
      <w:bookmarkEnd w:id="26"/>
    </w:p>
    <w:p>
      <w:r>
        <w:t>Този раздел се отнася само за годишния/ите доклад/и за изпълнението 2016, 2018</w:t>
      </w:r>
    </w:p>
    <w:p>
      <w:pPr>
        <w:sectPr>
          <w:pgMar w:top="900" w:right="900" w:bottom="900" w:left="900" w:header="720" w:footer="720"/>
          <w:cols w:space="720"/>
        </w:sectPr>
      </w:pPr>
    </w:p>
    <w:p>
      <w:pPr>
        <w:pStyle w:val="Heading1"/>
      </w:pPr>
      <w:bookmarkStart w:id="27" w:name="_Toc256000027"/>
      <w:r>
        <w:t>Оценка на информацията и напредъка в постигането на целите на програмата</w:t>
      </w:r>
      <w:bookmarkEnd w:id="27"/>
    </w:p>
    <w:p>
      <w:r>
        <w:t>Този раздел се отнася само за годишния/ите доклад/и за изпълнението 2016, 2018</w:t>
      </w:r>
    </w:p>
    <w:p>
      <w:pPr>
        <w:sectPr>
          <w:pgMar w:top="900" w:right="900" w:bottom="900" w:left="900" w:header="720" w:footer="720"/>
          <w:cols w:space="720"/>
        </w:sectPr>
      </w:pPr>
    </w:p>
    <w:p>
      <w:pPr>
        <w:pStyle w:val="Heading1"/>
      </w:pPr>
      <w:r>
        <w:t xml:space="preserve"> </w:t>
      </w:r>
      <w:bookmarkStart w:id="28" w:name="_Toc256000028"/>
      <w:r>
        <w:t>Изпълнение на дейности с цел отчитане на принципите, определени в членове 5, 7 и 8 от Регламент (ЕС) № 1303/2013</w:t>
      </w:r>
      <w:bookmarkEnd w:id="28"/>
    </w:p>
    <w:p>
      <w:r>
        <w:t>Този раздел се отнася само за годишния/ите доклад/и за изпълнението 2016, 2018</w:t>
      </w:r>
    </w:p>
    <w:p>
      <w:pPr>
        <w:sectPr>
          <w:pgMar w:top="900" w:right="900" w:bottom="900" w:left="900" w:header="720" w:footer="720"/>
          <w:cols w:space="720"/>
        </w:sectPr>
      </w:pPr>
    </w:p>
    <w:p>
      <w:pPr>
        <w:pStyle w:val="Heading1"/>
      </w:pPr>
      <w:r>
        <w:br w:type="page"/>
      </w:r>
      <w:bookmarkStart w:id="29" w:name="_Toc256000029"/>
      <w:r>
        <w:t>Напредък в осигуряването на интегриран подход при използването на ЕЗФРСР и на други финансови инструменти на ЕС</w:t>
      </w:r>
      <w:bookmarkEnd w:id="29"/>
    </w:p>
    <w:p>
      <w:r>
        <w:t>Този раздел се отнася само за годишния/ите доклад/и за изпълнението 2018</w:t>
      </w:r>
    </w:p>
    <w:p>
      <w:pPr>
        <w:sectPr>
          <w:pgMar w:top="900" w:right="900" w:bottom="900" w:left="900" w:header="720" w:footer="720"/>
          <w:cols w:space="720"/>
        </w:sectPr>
      </w:pPr>
    </w:p>
    <w:p>
      <w:pPr>
        <w:pStyle w:val="Heading1"/>
      </w:pPr>
      <w:bookmarkStart w:id="30" w:name="_Toc256000030"/>
      <w:r>
        <w:t>Доклад за изпълнението на финансовите инструменти (член 46 от Регламент (ЕС) № 1303/2013)</w:t>
      </w:r>
      <w:bookmarkEnd w:id="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284"/>
        <w:gridCol w:w="5284"/>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3300" w:type="pct"/>
            <w:shd w:val="clear" w:color="auto" w:fill="auto"/>
            <w:noWrap w:val="0"/>
            <w:tcMar>
              <w:top w:w="20" w:type="dxa"/>
              <w:left w:w="20" w:type="dxa"/>
              <w:bottom w:w="20" w:type="dxa"/>
            </w:tcMar>
            <w:vAlign w:val="center"/>
          </w:tcPr>
          <w:p>
            <w:pPr>
              <w:spacing w:before="20" w:after="20"/>
              <w:jc w:val="left"/>
              <w:rPr>
                <w:sz w:val="24"/>
              </w:rPr>
            </w:pPr>
            <w:r>
              <w:rPr>
                <w:sz w:val="24"/>
              </w:rPr>
              <w:t>30A. Започнала ли е предварителната оценка?</w:t>
            </w:r>
          </w:p>
        </w:tc>
        <w:tc>
          <w:tcPr>
            <w:tcW w:w="0" w:type="auto"/>
            <w:shd w:val="clear" w:color="auto" w:fill="auto"/>
            <w:noWrap w:val="0"/>
            <w:tcMar>
              <w:top w:w="20" w:type="dxa"/>
              <w:left w:w="20" w:type="dxa"/>
              <w:bottom w:w="20" w:type="dxa"/>
            </w:tcMar>
            <w:vAlign w:val="center"/>
          </w:tcPr>
          <w:p>
            <w:pPr>
              <w:spacing w:before="20" w:after="20"/>
              <w:jc w:val="left"/>
              <w:rPr>
                <w:sz w:val="24"/>
              </w:rPr>
            </w:pPr>
            <w:r>
              <w:rPr>
                <w:sz w:val="24"/>
              </w:rPr>
              <w:t>Да</w:t>
            </w:r>
          </w:p>
        </w:tc>
      </w:tr>
      <w:tr>
        <w:tblPrEx>
          <w:tblW w:w="5000" w:type="pct"/>
          <w:tblCellMar>
            <w:left w:w="108" w:type="dxa"/>
            <w:right w:w="108" w:type="dxa"/>
          </w:tblCellMar>
        </w:tblPrEx>
        <w:trPr>
          <w:trHeight w:hRule="auto" w:val="0"/>
        </w:trPr>
        <w:tc>
          <w:tcPr>
            <w:tcW w:w="3300" w:type="pct"/>
            <w:shd w:val="clear" w:color="auto" w:fill="auto"/>
            <w:noWrap w:val="0"/>
            <w:tcMar>
              <w:top w:w="20" w:type="dxa"/>
              <w:left w:w="20" w:type="dxa"/>
              <w:bottom w:w="20" w:type="dxa"/>
            </w:tcMar>
            <w:vAlign w:val="center"/>
          </w:tcPr>
          <w:p>
            <w:pPr>
              <w:spacing w:before="20" w:after="20"/>
              <w:jc w:val="left"/>
              <w:rPr>
                <w:sz w:val="24"/>
              </w:rPr>
            </w:pPr>
            <w:r>
              <w:rPr>
                <w:sz w:val="24"/>
              </w:rPr>
              <w:t>30Б. Завършена ли е предварителната оценка?</w:t>
            </w:r>
          </w:p>
        </w:tc>
        <w:tc>
          <w:tcPr>
            <w:tcW w:w="0" w:type="auto"/>
            <w:shd w:val="clear" w:color="auto" w:fill="auto"/>
            <w:noWrap w:val="0"/>
            <w:tcMar>
              <w:top w:w="20" w:type="dxa"/>
              <w:left w:w="20" w:type="dxa"/>
              <w:bottom w:w="20" w:type="dxa"/>
            </w:tcMar>
            <w:vAlign w:val="center"/>
          </w:tcPr>
          <w:p>
            <w:pPr>
              <w:spacing w:before="20" w:after="20"/>
              <w:jc w:val="left"/>
              <w:rPr>
                <w:sz w:val="24"/>
              </w:rPr>
            </w:pPr>
            <w:r>
              <w:rPr>
                <w:sz w:val="24"/>
              </w:rPr>
              <w:t>Да</w:t>
            </w:r>
          </w:p>
        </w:tc>
      </w:tr>
      <w:tr>
        <w:tblPrEx>
          <w:tblW w:w="5000" w:type="pct"/>
          <w:tblCellMar>
            <w:left w:w="108" w:type="dxa"/>
            <w:right w:w="108" w:type="dxa"/>
          </w:tblCellMar>
        </w:tblPrEx>
        <w:trPr>
          <w:trHeight w:hRule="auto" w:val="0"/>
        </w:trPr>
        <w:tc>
          <w:tcPr>
            <w:tcW w:w="3300" w:type="pct"/>
            <w:shd w:val="clear" w:color="auto" w:fill="auto"/>
            <w:noWrap w:val="0"/>
            <w:tcMar>
              <w:top w:w="20" w:type="dxa"/>
              <w:left w:w="20" w:type="dxa"/>
              <w:bottom w:w="20" w:type="dxa"/>
            </w:tcMar>
            <w:vAlign w:val="center"/>
          </w:tcPr>
          <w:p>
            <w:pPr>
              <w:spacing w:before="20" w:after="20"/>
              <w:jc w:val="left"/>
              <w:rPr>
                <w:sz w:val="24"/>
              </w:rPr>
            </w:pPr>
            <w:r>
              <w:rPr>
                <w:sz w:val="24"/>
              </w:rPr>
              <w:t>30. Дата на завършване на предварителната оценка</w:t>
            </w:r>
          </w:p>
        </w:tc>
        <w:tc>
          <w:tcPr>
            <w:tcW w:w="0" w:type="auto"/>
            <w:shd w:val="clear" w:color="auto" w:fill="auto"/>
            <w:noWrap w:val="0"/>
            <w:tcMar>
              <w:top w:w="20" w:type="dxa"/>
              <w:left w:w="20" w:type="dxa"/>
              <w:bottom w:w="20" w:type="dxa"/>
            </w:tcMar>
            <w:vAlign w:val="center"/>
          </w:tcPr>
          <w:p>
            <w:pPr>
              <w:spacing w:before="20" w:after="20"/>
              <w:jc w:val="left"/>
              <w:rPr>
                <w:sz w:val="24"/>
              </w:rPr>
            </w:pPr>
            <w:r>
              <w:rPr>
                <w:sz w:val="24"/>
              </w:rPr>
              <w:t>31-05-2018</w:t>
            </w:r>
          </w:p>
        </w:tc>
      </w:tr>
      <w:tr>
        <w:tblPrEx>
          <w:tblW w:w="5000" w:type="pct"/>
          <w:tblCellMar>
            <w:left w:w="108" w:type="dxa"/>
            <w:right w:w="108" w:type="dxa"/>
          </w:tblCellMar>
        </w:tblPrEx>
        <w:trPr>
          <w:trHeight w:hRule="auto" w:val="0"/>
        </w:trPr>
        <w:tc>
          <w:tcPr>
            <w:tcW w:w="3300" w:type="pct"/>
            <w:shd w:val="clear" w:color="auto" w:fill="auto"/>
            <w:noWrap w:val="0"/>
            <w:tcMar>
              <w:top w:w="20" w:type="dxa"/>
              <w:left w:w="20" w:type="dxa"/>
              <w:bottom w:w="20" w:type="dxa"/>
            </w:tcMar>
            <w:vAlign w:val="center"/>
          </w:tcPr>
          <w:p>
            <w:pPr>
              <w:spacing w:before="20" w:after="20"/>
              <w:jc w:val="left"/>
              <w:rPr>
                <w:sz w:val="24"/>
              </w:rPr>
            </w:pPr>
            <w:r>
              <w:rPr>
                <w:sz w:val="24"/>
              </w:rPr>
              <w:t>31.1. Вече започнал ли е процес на избор или определяне?</w:t>
            </w:r>
          </w:p>
        </w:tc>
        <w:tc>
          <w:tcPr>
            <w:tcW w:w="0" w:type="auto"/>
            <w:shd w:val="clear" w:color="auto" w:fill="auto"/>
            <w:noWrap w:val="0"/>
            <w:tcMar>
              <w:top w:w="20" w:type="dxa"/>
              <w:left w:w="20" w:type="dxa"/>
              <w:bottom w:w="20" w:type="dxa"/>
            </w:tcMar>
            <w:vAlign w:val="center"/>
          </w:tcPr>
          <w:p>
            <w:pPr>
              <w:spacing w:before="20" w:after="20"/>
              <w:jc w:val="left"/>
              <w:rPr>
                <w:sz w:val="24"/>
              </w:rPr>
            </w:pPr>
            <w:r>
              <w:rPr>
                <w:sz w:val="24"/>
              </w:rPr>
              <w:t>Да</w:t>
            </w:r>
          </w:p>
        </w:tc>
      </w:tr>
      <w:tr>
        <w:tblPrEx>
          <w:tblW w:w="5000" w:type="pct"/>
          <w:tblCellMar>
            <w:left w:w="108" w:type="dxa"/>
            <w:right w:w="108" w:type="dxa"/>
          </w:tblCellMar>
        </w:tblPrEx>
        <w:trPr>
          <w:trHeight w:hRule="auto" w:val="0"/>
        </w:trPr>
        <w:tc>
          <w:tcPr>
            <w:tcW w:w="3300" w:type="pct"/>
            <w:shd w:val="clear" w:color="auto" w:fill="auto"/>
            <w:noWrap w:val="0"/>
            <w:tcMar>
              <w:top w:w="20" w:type="dxa"/>
              <w:left w:w="20" w:type="dxa"/>
              <w:bottom w:w="20" w:type="dxa"/>
            </w:tcMar>
            <w:vAlign w:val="center"/>
          </w:tcPr>
          <w:p>
            <w:pPr>
              <w:spacing w:before="20" w:after="20"/>
              <w:jc w:val="left"/>
              <w:rPr>
                <w:sz w:val="24"/>
              </w:rPr>
            </w:pPr>
            <w:r>
              <w:rPr>
                <w:sz w:val="24"/>
              </w:rPr>
              <w:t>13A. Споразумението за финансиране подписано ли е?</w:t>
            </w:r>
          </w:p>
        </w:tc>
        <w:tc>
          <w:tcPr>
            <w:tcW w:w="0" w:type="auto"/>
            <w:shd w:val="clear" w:color="auto" w:fill="auto"/>
            <w:noWrap w:val="0"/>
            <w:tcMar>
              <w:top w:w="20" w:type="dxa"/>
              <w:left w:w="20" w:type="dxa"/>
              <w:bottom w:w="20" w:type="dxa"/>
            </w:tcMar>
            <w:vAlign w:val="center"/>
          </w:tcPr>
          <w:p>
            <w:pPr>
              <w:spacing w:before="20" w:after="20"/>
              <w:jc w:val="left"/>
              <w:rPr>
                <w:sz w:val="24"/>
              </w:rPr>
            </w:pPr>
            <w:r>
              <w:rPr>
                <w:sz w:val="24"/>
              </w:rPr>
              <w:t>Да</w:t>
            </w:r>
          </w:p>
        </w:tc>
      </w:tr>
      <w:tr>
        <w:tblPrEx>
          <w:tblW w:w="5000" w:type="pct"/>
          <w:tblCellMar>
            <w:left w:w="108" w:type="dxa"/>
            <w:right w:w="108" w:type="dxa"/>
          </w:tblCellMar>
        </w:tblPrEx>
        <w:trPr>
          <w:trHeight w:hRule="auto" w:val="0"/>
        </w:trPr>
        <w:tc>
          <w:tcPr>
            <w:tcW w:w="3300" w:type="pct"/>
            <w:shd w:val="clear" w:color="auto" w:fill="auto"/>
            <w:noWrap w:val="0"/>
            <w:tcMar>
              <w:top w:w="20" w:type="dxa"/>
              <w:left w:w="20" w:type="dxa"/>
              <w:bottom w:w="20" w:type="dxa"/>
            </w:tcMar>
            <w:vAlign w:val="center"/>
          </w:tcPr>
          <w:p>
            <w:pPr>
              <w:spacing w:before="20" w:after="20"/>
              <w:jc w:val="left"/>
              <w:rPr>
                <w:sz w:val="24"/>
              </w:rPr>
            </w:pPr>
            <w:r>
              <w:rPr>
                <w:sz w:val="24"/>
              </w:rPr>
              <w:t>13. Дата на подписване на споразумението за финансиране с органа, изпълняващ финансовия инструмент</w:t>
            </w:r>
          </w:p>
        </w:tc>
        <w:tc>
          <w:tcPr>
            <w:tcW w:w="0" w:type="auto"/>
            <w:shd w:val="clear" w:color="auto" w:fill="auto"/>
            <w:noWrap w:val="0"/>
            <w:tcMar>
              <w:top w:w="20" w:type="dxa"/>
              <w:left w:w="20" w:type="dxa"/>
              <w:bottom w:w="20" w:type="dxa"/>
            </w:tcMar>
            <w:vAlign w:val="center"/>
          </w:tcPr>
          <w:p>
            <w:pPr>
              <w:spacing w:before="20" w:after="20"/>
              <w:jc w:val="left"/>
              <w:rPr>
                <w:sz w:val="24"/>
              </w:rPr>
            </w:pPr>
            <w:r>
              <w:rPr>
                <w:sz w:val="24"/>
              </w:rPr>
              <w:t>03-09-2020</w:t>
            </w:r>
          </w:p>
        </w:tc>
      </w:tr>
    </w:tbl>
    <w:p>
      <w:pPr>
        <w:rPr>
          <w:sz w:val="28"/>
        </w:rPr>
      </w:pPr>
    </w:p>
    <w:p>
      <w:pPr>
        <w:rPr>
          <w:sz w:val="28"/>
        </w:rPr>
      </w:pPr>
      <w:r>
        <w:rPr>
          <w:sz w:val="28"/>
        </w:rPr>
        <w:t>Списък на финансовите инструменти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523"/>
        <w:gridCol w:w="3523"/>
        <w:gridCol w:w="3522"/>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0" w:type="auto"/>
            <w:shd w:val="clear" w:color="auto" w:fill="C0C0C0"/>
            <w:noWrap w:val="0"/>
            <w:tcMar>
              <w:top w:w="20" w:type="dxa"/>
              <w:left w:w="20" w:type="dxa"/>
              <w:bottom w:w="20" w:type="dxa"/>
            </w:tcMar>
            <w:vAlign w:val="center"/>
          </w:tcPr>
          <w:p>
            <w:pPr>
              <w:jc w:val="center"/>
              <w:rPr>
                <w:b w:val="0"/>
                <w:sz w:val="24"/>
              </w:rPr>
            </w:pPr>
            <w:r>
              <w:rPr>
                <w:b w:val="0"/>
                <w:sz w:val="24"/>
              </w:rPr>
              <w:t>Наименование на финансовия инструмент</w:t>
            </w:r>
          </w:p>
        </w:tc>
        <w:tc>
          <w:tcPr>
            <w:tcW w:w="0" w:type="auto"/>
            <w:shd w:val="clear" w:color="auto" w:fill="C0C0C0"/>
            <w:noWrap w:val="0"/>
            <w:tcMar>
              <w:top w:w="20" w:type="dxa"/>
              <w:left w:w="20" w:type="dxa"/>
              <w:bottom w:w="20" w:type="dxa"/>
            </w:tcMar>
            <w:vAlign w:val="center"/>
          </w:tcPr>
          <w:p>
            <w:pPr>
              <w:jc w:val="center"/>
              <w:rPr>
                <w:b w:val="0"/>
                <w:sz w:val="24"/>
              </w:rPr>
            </w:pPr>
            <w:r>
              <w:rPr>
                <w:b w:val="0"/>
                <w:sz w:val="24"/>
              </w:rPr>
              <w:t>Вид на финансовия инструмент</w:t>
            </w:r>
          </w:p>
        </w:tc>
        <w:tc>
          <w:tcPr>
            <w:tcW w:w="0" w:type="auto"/>
            <w:shd w:val="clear" w:color="auto" w:fill="C0C0C0"/>
            <w:noWrap w:val="0"/>
            <w:tcMar>
              <w:top w:w="20" w:type="dxa"/>
              <w:left w:w="20" w:type="dxa"/>
              <w:bottom w:w="20" w:type="dxa"/>
            </w:tcMar>
            <w:vAlign w:val="center"/>
          </w:tcPr>
          <w:p>
            <w:pPr>
              <w:jc w:val="center"/>
              <w:rPr>
                <w:b w:val="0"/>
                <w:sz w:val="16"/>
              </w:rPr>
            </w:pPr>
            <w:r>
              <w:rPr>
                <w:b w:val="0"/>
                <w:sz w:val="24"/>
              </w:rPr>
              <w:t>Свързани фондове — част от фондови структури</w:t>
            </w:r>
          </w:p>
        </w:tc>
      </w:tr>
      <w:tr>
        <w:tblPrEx>
          <w:tblW w:w="5000" w:type="pct"/>
          <w:tblCellMar>
            <w:left w:w="108" w:type="dxa"/>
            <w:right w:w="108" w:type="dxa"/>
          </w:tblCellMar>
        </w:tblPrEx>
        <w:trPr>
          <w:trHeight w:hRule="auto" w:val="0"/>
        </w:trPr>
        <w:tc>
          <w:tcPr>
            <w:tcW w:w="0" w:type="auto"/>
            <w:shd w:val="clear" w:color="auto" w:fill="FFFFFF"/>
            <w:noWrap w:val="0"/>
            <w:tcMar>
              <w:top w:w="20" w:type="dxa"/>
              <w:left w:w="20" w:type="dxa"/>
              <w:bottom w:w="20" w:type="dxa"/>
            </w:tcMar>
            <w:vAlign w:val="center"/>
          </w:tcPr>
          <w:p>
            <w:pPr>
              <w:spacing w:before="20" w:after="20"/>
              <w:jc w:val="left"/>
              <w:rPr>
                <w:b w:val="0"/>
                <w:sz w:val="24"/>
              </w:rPr>
            </w:pPr>
            <w:r>
              <w:rPr>
                <w:b w:val="0"/>
                <w:sz w:val="24"/>
              </w:rPr>
              <w:t>Финансов инструмент по ПРСР 2014-2020</w:t>
            </w:r>
          </w:p>
        </w:tc>
        <w:tc>
          <w:tcPr>
            <w:tcW w:w="0" w:type="auto"/>
            <w:shd w:val="clear" w:color="auto" w:fill="FFFFFF"/>
            <w:noWrap w:val="0"/>
            <w:tcMar>
              <w:top w:w="20" w:type="dxa"/>
              <w:left w:w="20" w:type="dxa"/>
              <w:bottom w:w="20" w:type="dxa"/>
            </w:tcMar>
            <w:vAlign w:val="center"/>
          </w:tcPr>
          <w:p>
            <w:pPr>
              <w:spacing w:before="20" w:after="20"/>
              <w:jc w:val="left"/>
              <w:rPr>
                <w:b w:val="0"/>
                <w:sz w:val="24"/>
              </w:rPr>
            </w:pPr>
            <w:r>
              <w:rPr>
                <w:b w:val="0"/>
                <w:sz w:val="24"/>
              </w:rPr>
              <w:t>Fund of funds</w:t>
            </w:r>
          </w:p>
        </w:tc>
        <w:tc>
          <w:tcPr>
            <w:tcW w:w="0" w:type="auto"/>
            <w:shd w:val="clear" w:color="auto" w:fill="FFFFFF"/>
            <w:noWrap w:val="0"/>
            <w:tcMar>
              <w:top w:w="20" w:type="dxa"/>
              <w:left w:w="20" w:type="dxa"/>
              <w:bottom w:w="20" w:type="dxa"/>
            </w:tcMar>
            <w:vAlign w:val="center"/>
          </w:tcPr>
          <w:p>
            <w:pPr>
              <w:spacing w:before="20" w:after="20"/>
              <w:jc w:val="left"/>
              <w:rPr>
                <w:b w:val="0"/>
                <w:sz w:val="24"/>
              </w:rPr>
            </w:pPr>
          </w:p>
        </w:tc>
      </w:tr>
      <w:tr>
        <w:tblPrEx>
          <w:tblW w:w="5000" w:type="pct"/>
          <w:tblCellMar>
            <w:left w:w="108" w:type="dxa"/>
            <w:right w:w="108" w:type="dxa"/>
          </w:tblCellMar>
        </w:tblPrEx>
        <w:trPr>
          <w:trHeight w:hRule="auto" w:val="0"/>
        </w:trPr>
        <w:tc>
          <w:tcPr>
            <w:tcW w:w="0" w:type="auto"/>
            <w:shd w:val="clear" w:color="auto" w:fill="FFFFFF"/>
            <w:noWrap w:val="0"/>
            <w:tcMar>
              <w:top w:w="20" w:type="dxa"/>
              <w:left w:w="20" w:type="dxa"/>
              <w:bottom w:w="20" w:type="dxa"/>
            </w:tcMar>
            <w:vAlign w:val="center"/>
          </w:tcPr>
          <w:p>
            <w:pPr>
              <w:spacing w:before="20" w:after="20"/>
              <w:jc w:val="left"/>
              <w:rPr>
                <w:b w:val="0"/>
                <w:sz w:val="24"/>
              </w:rPr>
            </w:pPr>
            <w:r>
              <w:rPr>
                <w:b w:val="0"/>
                <w:sz w:val="24"/>
              </w:rPr>
              <w:t>Финансов инструмент по ПРСР 2014-2020</w:t>
            </w:r>
          </w:p>
        </w:tc>
        <w:tc>
          <w:tcPr>
            <w:tcW w:w="0" w:type="auto"/>
            <w:shd w:val="clear" w:color="auto" w:fill="FFFFFF"/>
            <w:noWrap w:val="0"/>
            <w:tcMar>
              <w:top w:w="20" w:type="dxa"/>
              <w:left w:w="20" w:type="dxa"/>
              <w:bottom w:w="20" w:type="dxa"/>
            </w:tcMar>
            <w:vAlign w:val="center"/>
          </w:tcPr>
          <w:p>
            <w:pPr>
              <w:spacing w:before="20" w:after="20"/>
              <w:jc w:val="left"/>
              <w:rPr>
                <w:b w:val="0"/>
                <w:sz w:val="24"/>
              </w:rPr>
            </w:pPr>
            <w:r>
              <w:rPr>
                <w:b w:val="0"/>
                <w:sz w:val="24"/>
              </w:rPr>
              <w:t>Fund of funds specific fund</w:t>
            </w:r>
          </w:p>
        </w:tc>
        <w:tc>
          <w:tcPr>
            <w:tcW w:w="0" w:type="auto"/>
            <w:shd w:val="clear" w:color="auto" w:fill="FFFFFF"/>
            <w:noWrap w:val="0"/>
            <w:tcMar>
              <w:top w:w="20" w:type="dxa"/>
              <w:left w:w="20" w:type="dxa"/>
              <w:bottom w:w="20" w:type="dxa"/>
            </w:tcMar>
            <w:vAlign w:val="center"/>
          </w:tcPr>
          <w:p>
            <w:pPr>
              <w:spacing w:before="20" w:after="20"/>
              <w:jc w:val="left"/>
              <w:rPr>
                <w:b w:val="0"/>
                <w:sz w:val="24"/>
              </w:rPr>
            </w:pPr>
            <w:r>
              <w:rPr>
                <w:b w:val="0"/>
                <w:sz w:val="24"/>
              </w:rPr>
              <w:t>Финансов инструмент по ПРСР 2014-2020</w:t>
            </w:r>
          </w:p>
        </w:tc>
      </w:tr>
    </w:tbl>
    <w:p>
      <w:pPr>
        <w:rPr>
          <w:sz w:val="28"/>
        </w:rPr>
        <w:sectPr>
          <w:pgMar w:top="900" w:right="900" w:bottom="900" w:left="900" w:header="720" w:footer="720"/>
          <w:cols w:space="720"/>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284"/>
        <w:gridCol w:w="5284"/>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I. Идентификация на програмата и приоритета или мярката, от които се предоставя подкрепа от ЕСИ фондовете (член 46, параграф 2, буква а) от Регламент (ЕС) № 1303/2013)</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1. Приоритетни оси или мерки в подкрепа на финансовия инструмент, включително фонд или фондове, по програмата на ЕСИ фондовете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1.1. Идентификатори (номер и наименование) на всяка приоритетна ос или мярка в подкрепа на финансовия инструмент по програма на ЕСИ фонд</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M04 — Инвестиции в материални активи (член 17)</w:t>
            </w:r>
          </w:p>
          <w:p>
            <w:pPr>
              <w:spacing w:before="20" w:after="20"/>
              <w:jc w:val="left"/>
              <w:rPr>
                <w:b w:val="0"/>
                <w:sz w:val="24"/>
              </w:rPr>
            </w:pPr>
            <w:r>
              <w:rPr>
                <w:b w:val="0"/>
                <w:sz w:val="24"/>
              </w:rPr>
              <w:t>M06 — Развитие на стопанства и предприятия (член 19)</w:t>
            </w:r>
          </w:p>
          <w:p>
            <w:pPr>
              <w:spacing w:before="20" w:after="20"/>
              <w:jc w:val="left"/>
              <w:rPr>
                <w:b w:val="0"/>
                <w:sz w:val="24"/>
              </w:rPr>
            </w:pPr>
            <w:r>
              <w:rPr>
                <w:b w:val="0"/>
                <w:sz w:val="24"/>
              </w:rPr>
              <w:t>M19 — Подкрепа за местно развитие по LEADER (ВОМР — водено от общностите местно развитие) (член 35 от Регламент (ЕС) № 1303/2013)</w:t>
            </w:r>
          </w:p>
          <w:p>
            <w:pPr>
              <w:spacing w:before="20" w:after="20"/>
              <w:jc w:val="lef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 Наименование на ЕСИ фонда/фондовете, подкрепящ(и) финансовия инструмент по приоритетната ос или мярката</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Европейски земеделски фонд за развитие на селските райони (ЕЗФРСР)</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3.01 Сума по ЕСИ фондовете, за която е поето задължение в споразумението за финансиране по отношение на отделните акцентирани области, споменати в член 5 от Регламент (ЕС) № 1305/2013, по мерки</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 2A: 13 000 000,00</w:t>
            </w:r>
          </w:p>
          <w:p>
            <w:pPr>
              <w:spacing w:before="20" w:after="20"/>
              <w:jc w:val="right"/>
              <w:rPr>
                <w:b w:val="0"/>
                <w:sz w:val="24"/>
              </w:rPr>
            </w:pPr>
            <w:r>
              <w:rPr>
                <w:b w:val="0"/>
                <w:sz w:val="24"/>
              </w:rPr>
              <w:t>M06 / 6A: 1 500 000,00</w:t>
            </w:r>
          </w:p>
          <w:p>
            <w:pPr>
              <w:spacing w:before="20" w:after="20"/>
              <w:jc w:val="right"/>
              <w:rPr>
                <w:b w:val="0"/>
                <w:sz w:val="24"/>
              </w:rPr>
            </w:pPr>
            <w:r>
              <w:rPr>
                <w:b w:val="0"/>
                <w:sz w:val="24"/>
              </w:rPr>
              <w:t>M19 / 6B: 2 500 000,00</w:t>
            </w:r>
          </w:p>
          <w:p>
            <w:pPr>
              <w:spacing w:before="20" w:after="20"/>
              <w:jc w:val="right"/>
              <w:rPr>
                <w:b w:val="0"/>
                <w:sz w:val="24"/>
              </w:rPr>
            </w:pPr>
            <w:r>
              <w:rPr>
                <w:b w:val="0"/>
                <w:sz w:val="24"/>
              </w:rPr>
              <w:t>Total: 17 000 000,00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3.1. Сума на средствата от ЕСИ фондове, ангажирани за тази тематична цел</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T03: 13 000 000,00</w:t>
            </w:r>
          </w:p>
          <w:p>
            <w:pPr>
              <w:spacing w:before="20" w:after="20"/>
              <w:jc w:val="right"/>
              <w:rPr>
                <w:b w:val="0"/>
                <w:sz w:val="24"/>
              </w:rPr>
            </w:pPr>
            <w:r>
              <w:rPr>
                <w:b w:val="0"/>
                <w:sz w:val="24"/>
              </w:rPr>
              <w:t>T08: 1 500 000,00</w:t>
            </w:r>
          </w:p>
          <w:p>
            <w:pPr>
              <w:spacing w:before="20" w:after="20"/>
              <w:jc w:val="right"/>
              <w:rPr>
                <w:b w:val="0"/>
                <w:sz w:val="24"/>
              </w:rPr>
            </w:pPr>
            <w:r>
              <w:rPr>
                <w:b w:val="0"/>
                <w:sz w:val="24"/>
              </w:rPr>
              <w:t>T09: 2 500 000,00</w:t>
            </w:r>
          </w:p>
          <w:p>
            <w:pPr>
              <w:spacing w:before="20" w:after="20"/>
              <w:jc w:val="right"/>
              <w:rPr>
                <w:b w:val="0"/>
                <w:sz w:val="24"/>
              </w:rPr>
            </w:pPr>
            <w:r>
              <w:rPr>
                <w:b w:val="0"/>
                <w:sz w:val="24"/>
              </w:rPr>
              <w:t>Total: 17 000 000,00</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4. Други програми на ЕСИ фондовете, предоставящи принос към финансовия инструмент</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4.1. Номер CCI на всяка друга програма по ЕСИ фондовете, предоставяща финансово участие във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30. Дата на завършване на предварителната оценка</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31.05.2018</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31. Избор на организациите, прилагащи финансовия инструмент</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31.1. Вече започнал ли е процес на избор или определяне</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Да</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II. Описание на финансовия инструмент и уредбата за изпълнението му (член 46, параграф 2, буква б)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5. Наименование на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Финансов инструмент по ПРСР 2014-2020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6. Официален адрес/място на стопанска дейност на финансовия инструмент (държава и град)</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Република България, гр. София 1000, ул. "Кърниградска" № 19, ет. 3</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7. Уредба за изпълнение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7.1. Финансови инструменти, създадени на равнището на Съюза, управлявани пряко или косвено от Комисията, както е посочено в член 38, параграф 1, буква а) от Регламент (ЕС) № 1303/2013, подкрепяни с финансово участие на програми по ЕСИ фондовете</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Не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7.1.1. Наименование на финансовия инструмент на равнището на Съюза</w:t>
            </w:r>
          </w:p>
        </w:tc>
        <w:tc>
          <w:tcPr>
            <w:tcW w:w="0" w:type="auto"/>
            <w:shd w:val="clear" w:color="auto" w:fill="FFFFFF"/>
            <w:noWrap w:val="0"/>
            <w:tcMar>
              <w:top w:w="20" w:type="dxa"/>
              <w:left w:w="20" w:type="dxa"/>
              <w:bottom w:w="20" w:type="dxa"/>
            </w:tcMar>
            <w:vAlign w:val="top"/>
          </w:tcPr>
          <w:p>
            <w:pPr>
              <w:spacing w:before="20" w:after="20"/>
              <w:jc w:val="lef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7.2. Финансов инструмент, създаден на национално, регионално, международно или трансгранично равнище, управляван от или на отговорността на управляващия орган, както е посочено в член 38, параграф 1, буква б), подкрепян с финансово участие от програма на европейските структурни и инвестиционни фондове съгласно член 38, параграф 4, букви а), б), в) и г) от Регламент (ЕС) № 1303/2013</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Поверяване на задачи по изпълнението чрез пряко възлагане на договор</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7.3. Финансов инструмент, съчетаващ финансово участие на УО с финансови продукти на ЕИБ в рамките на Европейския фонд за стратегически инвестиции в съответствие с член 39а, посочени в член 38, параграф 1, буква в)</w:t>
            </w:r>
          </w:p>
        </w:tc>
        <w:tc>
          <w:tcPr>
            <w:tcW w:w="0" w:type="auto"/>
            <w:shd w:val="clear" w:color="auto" w:fill="FFFFFF"/>
            <w:noWrap w:val="0"/>
            <w:tcMar>
              <w:top w:w="20" w:type="dxa"/>
              <w:left w:w="20" w:type="dxa"/>
              <w:bottom w:w="20" w:type="dxa"/>
            </w:tcMar>
            <w:vAlign w:val="top"/>
          </w:tcPr>
          <w:p>
            <w:pPr>
              <w:spacing w:before="20" w:after="20"/>
              <w:jc w:val="lef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8. Вид на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Фондове — част от фондови структури</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10. Правен статут на финансовия инструмент съгласно член 38, параграф 6 и член 39а, параграф 5, буква б) от Регламент (ЕС) № 1303/2013 (само за финансови инструменти, посочени в член 38, параграф 1, букви б) и в): доверителна сметка, открита на името на изпълняващата организация и в полза на управляващия орган или отделен финансов блок в рамките на финансовата институция</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Доверителна сметка</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III. Идентификация на органа, изпълняващ финансовия инструмент, и на органа, изпълняващ фонд или фондове, където е приложимо, както е посочено в член 38, параграф 1), букви а), б) и в) от Регламент (ЕС) № 1303/2013 (член 46, параграф 2, буква в) от Регламент (ЕС) № 1303/2013)</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11. Орган, изпълняващ финансовия инструмент</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11.1. Вид на изпълняващия орган съгласно член 38, параграф 4 и член 39а, параграф 5 от Регламент (ЕС) № 1303/2013: съществуващ или новосъздаден правен субект, чиято функция е изпълнението на финансови инструменти; Европейската инвестиционна банка; Европейският инвестиционен фонд; международна финансова институция, в която дадена държава членка притежава дялове; банка или институция, която е публична собственост, учредена като правен субект, извършващ финансови дейности на професионална основа; публичноправен или частноправен орган; управляващ орган, който пряко предприема задачи по изпълнението (само за заеми и гаранции)</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Публична банка или институция</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11.1.1. Наименование на органа, изпълняващ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Първа Инвестиционна Банка АД</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11.1.2. Официален адрес/място на стопанска дейност (държава и град) на органа, изпълняващ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„ПИБ"АД: София, България - бул. „Цариградско шосе“ № 111 П, гр. София 1784</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12. Процедура за избор на органа, изпълняващ финансовия инструмент: възлагане на обществена поръчка; друга процедура.</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Пряко възлагане на поръчка на публични банки или институции</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12.1. Описание на другата процедура за избор на органа, изпълняващ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13. Дата на подписване на споразумението за финансиране с органа, изпълняващ финансовия инструмент</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03.09.2020</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IV. Общ размер на приноса от програмата, по приоритет или мярка, изплатен на финансовия инструмент, както и направени разходи за управление или платени такси за управление (член 46, параграф 2, букви г) и д)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 Общ размер на финансовото участие на програмата, за който е поето задължение в споразумението за финансиране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15 294 118,00</w:t>
            </w:r>
          </w:p>
          <w:p>
            <w:pPr>
              <w:spacing w:before="20" w:after="20"/>
              <w:jc w:val="right"/>
              <w:rPr>
                <w:b w:val="0"/>
                <w:sz w:val="24"/>
              </w:rPr>
            </w:pPr>
            <w:r>
              <w:rPr>
                <w:b w:val="0"/>
                <w:sz w:val="24"/>
              </w:rPr>
              <w:t>M06: 1 764 706,00</w:t>
            </w:r>
          </w:p>
          <w:p>
            <w:pPr>
              <w:spacing w:before="20" w:after="20"/>
              <w:jc w:val="right"/>
              <w:rPr>
                <w:b w:val="0"/>
                <w:sz w:val="24"/>
              </w:rPr>
            </w:pPr>
            <w:r>
              <w:rPr>
                <w:b w:val="0"/>
                <w:sz w:val="24"/>
              </w:rPr>
              <w:t>M19: 2 941 176,00</w:t>
            </w:r>
          </w:p>
          <w:p>
            <w:pPr>
              <w:spacing w:before="20" w:after="20"/>
              <w:jc w:val="right"/>
              <w:rPr>
                <w:b w:val="0"/>
                <w:sz w:val="24"/>
              </w:rPr>
            </w:pPr>
            <w:r>
              <w:rPr>
                <w:b w:val="0"/>
                <w:sz w:val="24"/>
              </w:rPr>
              <w:t>Total: 20 000 000,00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 от които участие на ЕСИ фондове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13 000 000,00</w:t>
            </w:r>
          </w:p>
          <w:p>
            <w:pPr>
              <w:spacing w:before="20" w:after="20"/>
              <w:jc w:val="right"/>
              <w:rPr>
                <w:b w:val="0"/>
                <w:sz w:val="24"/>
              </w:rPr>
            </w:pPr>
            <w:r>
              <w:rPr>
                <w:b w:val="0"/>
                <w:sz w:val="24"/>
              </w:rPr>
              <w:t>M06: 1 500 000,00</w:t>
            </w:r>
          </w:p>
          <w:p>
            <w:pPr>
              <w:spacing w:before="20" w:after="20"/>
              <w:jc w:val="right"/>
              <w:rPr>
                <w:b w:val="0"/>
                <w:sz w:val="24"/>
              </w:rPr>
            </w:pPr>
            <w:r>
              <w:rPr>
                <w:b w:val="0"/>
                <w:sz w:val="24"/>
              </w:rPr>
              <w:t>M19: 2 500 000,00</w:t>
            </w:r>
          </w:p>
          <w:p>
            <w:pPr>
              <w:spacing w:before="20" w:after="20"/>
              <w:jc w:val="right"/>
              <w:rPr>
                <w:b w:val="0"/>
                <w:sz w:val="24"/>
              </w:rPr>
            </w:pPr>
            <w:r>
              <w:rPr>
                <w:b w:val="0"/>
                <w:sz w:val="24"/>
              </w:rPr>
              <w:t>Total: 17 000 000,00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14.1.1. от които ЕФРР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14.1.2. от които Кохезионен фонд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14.1.3. от които ЕСФ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14.1.4. от които ЕЗФРСР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13 000 000,00</w:t>
            </w:r>
          </w:p>
          <w:p>
            <w:pPr>
              <w:spacing w:before="20" w:after="20"/>
              <w:jc w:val="right"/>
              <w:rPr>
                <w:b w:val="0"/>
                <w:sz w:val="24"/>
              </w:rPr>
            </w:pPr>
            <w:r>
              <w:rPr>
                <w:b w:val="0"/>
                <w:sz w:val="24"/>
              </w:rPr>
              <w:t>M06: 1 500 000,00</w:t>
            </w:r>
          </w:p>
          <w:p>
            <w:pPr>
              <w:spacing w:before="20" w:after="20"/>
              <w:jc w:val="right"/>
              <w:rPr>
                <w:b w:val="0"/>
                <w:sz w:val="24"/>
              </w:rPr>
            </w:pPr>
            <w:r>
              <w:rPr>
                <w:b w:val="0"/>
                <w:sz w:val="24"/>
              </w:rPr>
              <w:t>M19: 2 500 000,00</w:t>
            </w:r>
          </w:p>
          <w:p>
            <w:pPr>
              <w:spacing w:before="20" w:after="20"/>
              <w:jc w:val="right"/>
              <w:rPr>
                <w:b w:val="0"/>
                <w:sz w:val="24"/>
              </w:rPr>
            </w:pPr>
            <w:r>
              <w:rPr>
                <w:b w:val="0"/>
                <w:sz w:val="24"/>
              </w:rPr>
              <w:t>Total: 17 000 000,00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14.1.5. от които ЕФМДР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 Общ размер на финансовото участие на програмата, изплатено на финансовия инструмент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M06: 12,986.00</w:t>
            </w:r>
          </w:p>
          <w:p>
            <w:pPr>
              <w:spacing w:before="20" w:after="20"/>
              <w:jc w:val="right"/>
              <w:rPr>
                <w:b w:val="0"/>
                <w:sz w:val="24"/>
              </w:rPr>
            </w:pPr>
            <w:r>
              <w:rPr>
                <w:b w:val="0"/>
                <w:sz w:val="24"/>
              </w:rPr>
              <w:t>M19: 21,643.00</w:t>
            </w:r>
          </w:p>
          <w:p>
            <w:pPr>
              <w:spacing w:before="20" w:after="20"/>
              <w:jc w:val="right"/>
              <w:rPr>
                <w:b w:val="0"/>
                <w:sz w:val="24"/>
              </w:rPr>
            </w:pPr>
            <w:r>
              <w:rPr>
                <w:b w:val="0"/>
                <w:sz w:val="24"/>
              </w:rPr>
              <w:t>M04: 748,735.00</w:t>
            </w:r>
          </w:p>
          <w:p>
            <w:pPr>
              <w:spacing w:before="20" w:after="20"/>
              <w:jc w:val="right"/>
              <w:rPr>
                <w:b w:val="0"/>
                <w:sz w:val="24"/>
              </w:rPr>
            </w:pPr>
            <w:r>
              <w:rPr>
                <w:b w:val="0"/>
                <w:sz w:val="24"/>
              </w:rPr>
              <w:t>Total: 783,364.00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 от които стойност на участието на ЕСИ фондове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M06: 11,038.00</w:t>
            </w:r>
          </w:p>
          <w:p>
            <w:pPr>
              <w:spacing w:before="20" w:after="20"/>
              <w:jc w:val="right"/>
              <w:rPr>
                <w:b w:val="0"/>
                <w:sz w:val="24"/>
              </w:rPr>
            </w:pPr>
            <w:r>
              <w:rPr>
                <w:b w:val="0"/>
                <w:sz w:val="24"/>
              </w:rPr>
              <w:t>M19: 18,397.00</w:t>
            </w:r>
          </w:p>
          <w:p>
            <w:pPr>
              <w:spacing w:before="20" w:after="20"/>
              <w:jc w:val="right"/>
              <w:rPr>
                <w:b w:val="0"/>
                <w:sz w:val="24"/>
              </w:rPr>
            </w:pPr>
            <w:r>
              <w:rPr>
                <w:b w:val="0"/>
                <w:sz w:val="24"/>
              </w:rPr>
              <w:t>M04: 636,425.00</w:t>
            </w:r>
          </w:p>
          <w:p>
            <w:pPr>
              <w:spacing w:before="20" w:after="20"/>
              <w:jc w:val="right"/>
              <w:rPr>
                <w:b w:val="0"/>
                <w:sz w:val="24"/>
              </w:rPr>
            </w:pPr>
            <w:r>
              <w:rPr>
                <w:b w:val="0"/>
                <w:sz w:val="24"/>
              </w:rPr>
              <w:t>Total: 665,860.00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15.1.1. от които ЕФРР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15.1.2. от които Кохезионен фонд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15.1.3. от които ЕСФ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15.1.4. от които ЕЗФРСР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636 425,00</w:t>
            </w:r>
          </w:p>
          <w:p>
            <w:pPr>
              <w:spacing w:before="20" w:after="20"/>
              <w:jc w:val="right"/>
              <w:rPr>
                <w:b w:val="0"/>
                <w:sz w:val="24"/>
              </w:rPr>
            </w:pPr>
            <w:r>
              <w:rPr>
                <w:b w:val="0"/>
                <w:sz w:val="24"/>
              </w:rPr>
              <w:t>M06: 11 038,00</w:t>
            </w:r>
          </w:p>
          <w:p>
            <w:pPr>
              <w:spacing w:before="20" w:after="20"/>
              <w:jc w:val="right"/>
              <w:rPr>
                <w:b w:val="0"/>
                <w:sz w:val="24"/>
              </w:rPr>
            </w:pPr>
            <w:r>
              <w:rPr>
                <w:b w:val="0"/>
                <w:sz w:val="24"/>
              </w:rPr>
              <w:t>M19: 18 397,00</w:t>
            </w:r>
          </w:p>
          <w:p>
            <w:pPr>
              <w:spacing w:before="20" w:after="20"/>
              <w:jc w:val="right"/>
              <w:rPr>
                <w:b w:val="0"/>
                <w:sz w:val="24"/>
              </w:rPr>
            </w:pPr>
            <w:r>
              <w:rPr>
                <w:b w:val="0"/>
                <w:sz w:val="24"/>
              </w:rPr>
              <w:t>Total: 665 860,00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15.1.5. от които ЕФМДР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15.2. от които общ размер национално съфинансиране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M06: 1,948.00</w:t>
            </w:r>
          </w:p>
          <w:p>
            <w:pPr>
              <w:spacing w:before="20" w:after="20"/>
              <w:jc w:val="right"/>
              <w:rPr>
                <w:b w:val="0"/>
                <w:sz w:val="24"/>
              </w:rPr>
            </w:pPr>
            <w:r>
              <w:rPr>
                <w:b w:val="0"/>
                <w:sz w:val="24"/>
              </w:rPr>
              <w:t>M19: 3,246.00</w:t>
            </w:r>
          </w:p>
          <w:p>
            <w:pPr>
              <w:spacing w:before="20" w:after="20"/>
              <w:jc w:val="right"/>
              <w:rPr>
                <w:b w:val="0"/>
                <w:sz w:val="24"/>
              </w:rPr>
            </w:pPr>
            <w:r>
              <w:rPr>
                <w:b w:val="0"/>
                <w:sz w:val="24"/>
              </w:rPr>
              <w:t>M04: 112,310.00</w:t>
            </w:r>
          </w:p>
          <w:p>
            <w:pPr>
              <w:spacing w:before="20" w:after="20"/>
              <w:jc w:val="right"/>
              <w:rPr>
                <w:b w:val="0"/>
                <w:sz w:val="24"/>
              </w:rPr>
            </w:pPr>
            <w:r>
              <w:rPr>
                <w:b w:val="0"/>
                <w:sz w:val="24"/>
              </w:rPr>
              <w:t>Other: 0.00</w:t>
            </w:r>
          </w:p>
          <w:p>
            <w:pPr>
              <w:spacing w:before="20" w:after="20"/>
              <w:jc w:val="right"/>
              <w:rPr>
                <w:b w:val="0"/>
                <w:sz w:val="24"/>
              </w:rPr>
            </w:pPr>
            <w:r>
              <w:rPr>
                <w:b w:val="0"/>
                <w:sz w:val="24"/>
              </w:rPr>
              <w:t>Total: 117,504.00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15.2.1. от които общ размер национално публично финансиране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112 310,00</w:t>
            </w:r>
          </w:p>
          <w:p>
            <w:pPr>
              <w:spacing w:before="20" w:after="20"/>
              <w:jc w:val="right"/>
              <w:rPr>
                <w:b w:val="0"/>
                <w:sz w:val="24"/>
              </w:rPr>
            </w:pPr>
            <w:r>
              <w:rPr>
                <w:b w:val="0"/>
                <w:sz w:val="24"/>
              </w:rPr>
              <w:t>M06: 1 948,00</w:t>
            </w:r>
          </w:p>
          <w:p>
            <w:pPr>
              <w:spacing w:before="20" w:after="20"/>
              <w:jc w:val="right"/>
              <w:rPr>
                <w:b w:val="0"/>
                <w:sz w:val="24"/>
              </w:rPr>
            </w:pPr>
            <w:r>
              <w:rPr>
                <w:b w:val="0"/>
                <w:sz w:val="24"/>
              </w:rPr>
              <w:t>M19: 3 246,00</w:t>
            </w:r>
          </w:p>
          <w:p>
            <w:pPr>
              <w:spacing w:before="20" w:after="20"/>
              <w:jc w:val="right"/>
              <w:rPr>
                <w:b w:val="0"/>
                <w:sz w:val="24"/>
              </w:rPr>
            </w:pPr>
            <w:r>
              <w:rPr>
                <w:b w:val="0"/>
                <w:sz w:val="24"/>
              </w:rPr>
              <w:t>Total: 117 504,00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15.2.2. от които общ размер национално частно финансиране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16. Общ размер на финансовото участие на програмата, изплатено на финансовия инструмент съгласно Инициативата за младежка заетост (ИМЗ)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17. Общ размер на разходите за управление и таксите за управление, платени със средства от програмата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222 691,00</w:t>
            </w:r>
          </w:p>
          <w:p>
            <w:pPr>
              <w:spacing w:before="20" w:after="20"/>
              <w:jc w:val="right"/>
              <w:rPr>
                <w:b w:val="0"/>
                <w:sz w:val="24"/>
              </w:rPr>
            </w:pPr>
            <w:r>
              <w:rPr>
                <w:b w:val="0"/>
                <w:sz w:val="24"/>
              </w:rPr>
              <w:t>M06: 3 862,00</w:t>
            </w:r>
          </w:p>
          <w:p>
            <w:pPr>
              <w:spacing w:before="20" w:after="20"/>
              <w:jc w:val="right"/>
              <w:rPr>
                <w:b w:val="0"/>
                <w:sz w:val="24"/>
              </w:rPr>
            </w:pPr>
            <w:r>
              <w:rPr>
                <w:b w:val="0"/>
                <w:sz w:val="24"/>
              </w:rPr>
              <w:t>M19: 6 437,00</w:t>
            </w:r>
          </w:p>
          <w:p>
            <w:pPr>
              <w:spacing w:before="20" w:after="20"/>
              <w:jc w:val="right"/>
              <w:rPr>
                <w:b w:val="0"/>
                <w:sz w:val="24"/>
              </w:rPr>
            </w:pPr>
            <w:r>
              <w:rPr>
                <w:b w:val="0"/>
                <w:sz w:val="24"/>
              </w:rPr>
              <w:t>Total: 232 990,00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17.1. от които за основно възнаграждение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184 744,00</w:t>
            </w:r>
          </w:p>
          <w:p>
            <w:pPr>
              <w:spacing w:before="20" w:after="20"/>
              <w:jc w:val="right"/>
              <w:rPr>
                <w:b w:val="0"/>
                <w:sz w:val="24"/>
              </w:rPr>
            </w:pPr>
            <w:r>
              <w:rPr>
                <w:b w:val="0"/>
                <w:sz w:val="24"/>
              </w:rPr>
              <w:t>M06: 3 204,00</w:t>
            </w:r>
          </w:p>
          <w:p>
            <w:pPr>
              <w:spacing w:before="20" w:after="20"/>
              <w:jc w:val="right"/>
              <w:rPr>
                <w:b w:val="0"/>
                <w:sz w:val="24"/>
              </w:rPr>
            </w:pPr>
            <w:r>
              <w:rPr>
                <w:b w:val="0"/>
                <w:sz w:val="24"/>
              </w:rPr>
              <w:t>M19: 5 340,00</w:t>
            </w:r>
          </w:p>
          <w:p>
            <w:pPr>
              <w:spacing w:before="20" w:after="20"/>
              <w:jc w:val="right"/>
              <w:rPr>
                <w:b w:val="0"/>
                <w:sz w:val="24"/>
              </w:rPr>
            </w:pPr>
            <w:r>
              <w:rPr>
                <w:b w:val="0"/>
                <w:sz w:val="24"/>
              </w:rPr>
              <w:t>Total: 193 288,00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17.2. от които за възнаграждение, обвързано с резултатите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37 947,00</w:t>
            </w:r>
          </w:p>
          <w:p>
            <w:pPr>
              <w:spacing w:before="20" w:after="20"/>
              <w:jc w:val="right"/>
              <w:rPr>
                <w:b w:val="0"/>
                <w:sz w:val="24"/>
              </w:rPr>
            </w:pPr>
            <w:r>
              <w:rPr>
                <w:b w:val="0"/>
                <w:sz w:val="24"/>
              </w:rPr>
              <w:t>M06: 658,00</w:t>
            </w:r>
          </w:p>
          <w:p>
            <w:pPr>
              <w:spacing w:before="20" w:after="20"/>
              <w:jc w:val="right"/>
              <w:rPr>
                <w:b w:val="0"/>
                <w:sz w:val="24"/>
              </w:rPr>
            </w:pPr>
            <w:r>
              <w:rPr>
                <w:b w:val="0"/>
                <w:sz w:val="24"/>
              </w:rPr>
              <w:t>M19: 1 097,00</w:t>
            </w:r>
          </w:p>
          <w:p>
            <w:pPr>
              <w:spacing w:before="20" w:after="20"/>
              <w:jc w:val="right"/>
              <w:rPr>
                <w:b w:val="0"/>
                <w:sz w:val="24"/>
              </w:rPr>
            </w:pPr>
            <w:r>
              <w:rPr>
                <w:b w:val="0"/>
                <w:sz w:val="24"/>
              </w:rPr>
              <w:t>Total: 39 702,00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18. Капитализирани разходи за управление или такси за управление съгласно член 42, параграф 2 от Регламент (ЕС) № 1303/2013 (приложимо само за окончателния доклад)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19. Капитализирано субсидиране на лихвата или субсидиране на гаранционната такса съгласно член 42, параграф 1, буква в) от Регламент (ЕС) № 1303/2013 (отнася се само за окончателен доклад)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20. Размер на приноса от програмата за последващи инвестиции в крайни получатели съгласно член 42, параграф 3 от Регламент (ЕС) № 1303/2013 (отнася се само за окончателен доклад)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21. Принос за земя и/или недвижима собственост във финансовия инструмент съгласно член 37, параграф 10 от Регламент (ЕС) № 1303/2013 (отнася се само за окончателен доклад)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VI. Изпълнението на финансовия инструмент, включително на напредъка по отношение на неговото създаване и на избора на органите, изпълняващи финансовия инструмент (включително органа, прилагащ финансирането от фонд — част от фондова структура) (член 46, параграф 2, буква е)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32. Информация дали финансовият инструмент все още е функционирал в края на отчетната година</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Не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32.1. Ако финансовият инструмент не е функционирал в края на отчетната година — датата на приключване</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31.12.2024</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VII. Лихви и други печалби, генерирани от подкрепата от европейските структурни и инвестиционни фондове за финансовия инструмент, програмни средства, възстановени на финансовия инструмент от инвестиции, както е посочено в членове 43 и 44, суми, използвани за диференцирано третиране, както е посочено в член 43а, и стойността на капиталовите инвестиции спрямо предходни години (член 46, параграф 2, букви ж) и и)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35. Лихви и други печалби, генерирани от плащания от ЕСИ фондове към финансовия инструмент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97 551,25</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37. Размер на средствата, които могат да бъдат отнесени към европейските структурни и инвестиционни фондове и са използвани съгласно членове 44 и 43а</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37.1. от които — суми, платени за диференцирано третиране на инвеститори, работещи съгласно принципа на пазарната икономика, които предоставят насрещни ресурси към подкрепата от европейските структурни и инвестиционни фондове на финансовия инструмент или които инвестират съвместно на равнището на крайния получател (в EUR)</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37.2. от които суми за възстановяване на направени разходи за управление и заплащане на такси за управление на финансовия инструмент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37.3. от които — суми за покриване на загубите в номиналния размер на финансовото участие на европейските структурни и инвестиционни фондове за финансовия инструмент в резултат на отрицателни лихви, ако тези загуби възникнат въпреки активното управление на касовите наличности от структурите, изпълняващи финансови инструменти (в EUR)</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VIII. Напредък в постигането на очаквания лостов ефект на инвестициите, направени от финансовия инструмент, и стойност на инвестициите и участията (член 46, параграф 2, буква з) от Регламент (ЕС) № 1303/2013)</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38. Общ размер на другия принос, извън ЕСИ фондовете, набран от финансовия инструмент (в евро)</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38.1. Общ размер на другите участия (извън ЕСИ фондовете), за които е поет ангажимент в споразумението за финансиране с органа, изпълняващ финансовия инструмент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3 000 046,02</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38.1A. Участие по финансовия продукт на ЕИБ, за което е поето задължение в рамките на споразумението за финансиране с органа, изпълняващ финансовия инструмент (само за инструменти по член 38, параграф 1, буква в) (в EUR)</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38.2. Общ размер на другите участия (извън ЕСИ фондовете), изплатени на финансовия инструмент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117 504,71</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38.2.1. от които държавно участие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117 504,71</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38.2.2. от които частни участия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38.2A. Участие по финансовия продукт на ЕИБ, изплатено към ФИ (само за инструменти по член 38, параграф 1, буква в) (в EUR)</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bl>
    <w:p>
      <w:pPr>
        <w:jc w:val="center"/>
        <w:rPr>
          <w:b w:val="0"/>
          <w:sz w:val="16"/>
        </w:rPr>
        <w:sectPr>
          <w:pgMar w:top="900" w:right="900" w:bottom="900" w:left="900" w:header="720" w:footer="720"/>
          <w:cols w:space="720"/>
        </w:sect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284"/>
        <w:gridCol w:w="5284"/>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1.1. Идентификатори (номер и наименование) на всяка приоритетна ос или мярка в подкрепа на финансовия инструмент по програма на ЕСИ фонд</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M04 — Инвестиции в материални активи (член 17)</w:t>
            </w:r>
          </w:p>
          <w:p>
            <w:pPr>
              <w:spacing w:before="20" w:after="20"/>
              <w:jc w:val="left"/>
              <w:rPr>
                <w:b w:val="0"/>
                <w:sz w:val="24"/>
              </w:rPr>
            </w:pPr>
            <w:r>
              <w:rPr>
                <w:b w:val="0"/>
                <w:sz w:val="24"/>
              </w:rPr>
              <w:t>M06 — Развитие на стопанства и предприятия (член 19)</w:t>
            </w:r>
          </w:p>
          <w:p>
            <w:pPr>
              <w:spacing w:before="20" w:after="20"/>
              <w:jc w:val="left"/>
              <w:rPr>
                <w:b w:val="0"/>
                <w:sz w:val="24"/>
              </w:rPr>
            </w:pPr>
            <w:r>
              <w:rPr>
                <w:b w:val="0"/>
                <w:sz w:val="24"/>
              </w:rPr>
              <w:t>M19 — Подкрепа за местно развитие по LEADER (ВОМР — водено от общностите местно развитие) (член 35 от Регламент (ЕС) № 1303/2013)</w:t>
            </w:r>
          </w:p>
          <w:p>
            <w:pPr>
              <w:spacing w:before="20" w:after="20"/>
              <w:jc w:val="lef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3.01 Сума по ЕСИ фондовете, за която е поето задължение в споразумението за финансиране по отношение на отделните акцентирани области, споменати в член 5 от Регламент (ЕС) № 1305/2013, по мерки</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3.1. Сума на средствата от ЕСИ фондове, ангажирани за тази тематична цел</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II. Описание на финансовия инструмент и уредбата за изпълнението му (член 46, параграф 2, буква б)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5. Наименование на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Финансов инструмент по ПРСР 2014-2020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6. Официален адрес/място на стопанска дейност на финансовия инструмент (държава и град)</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Република България, гр. София 1000, ул. "Кърниградска" № 19, ет. 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8. Вид на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Специфичен фонд — част от фондови структури</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8.2. Свързани фондове — част от фондови структури</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Финансов инструмент по ПРСР 2014-2020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8.1. Специално съобразени финансови инструменти или финансови инструменти, отговарящи на стандартни условия, т.е. „готови инструменти“</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Индивидуализиран</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9. Вид на продуктите, предоставяни от финансовия инструмент: заеми, микрокредити, гаранции, дялови или квазидялови инвестиции, друг финансов продукт или друга подкрепа, комбинирани в рамките на финансовия инструмент съгласно член 37, параграф 7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9.0.1.  Кредити (≥ 25 000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Да</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9.0.2. Микрокредити (&lt; 25 000 евро, предоставени на микропредприятия) според SEC/2011/1134 оконч.</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Да</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9.0.3. Гаранции</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Не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9.0.4. Дялова инвестиция</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Не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9.0.5. Квазидялова инвестиция</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Не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9.0.6. Други финансови продукти</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Не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9.0.7. Друга подкрепа, комбинирана с финансов инструмент</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Не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9.1. Описание на другия финансов продукт</w:t>
            </w:r>
          </w:p>
        </w:tc>
        <w:tc>
          <w:tcPr>
            <w:tcW w:w="0" w:type="auto"/>
            <w:shd w:val="clear" w:color="auto" w:fill="FFFFFF"/>
            <w:noWrap w:val="0"/>
            <w:tcMar>
              <w:top w:w="20" w:type="dxa"/>
              <w:left w:w="20" w:type="dxa"/>
              <w:bottom w:w="20" w:type="dxa"/>
            </w:tcMar>
            <w:vAlign w:val="top"/>
          </w:tcPr>
          <w:p>
            <w:pPr>
              <w:spacing w:before="20" w:after="20"/>
              <w:jc w:val="lef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9.2. Друга подкрепа, комбинирана в рамките на финансовия инструмент: безвъзмездни средства, лихвени субсидии, субсидии за гаранционни такси съгласно член 37, параграф 7 от Регламент (ЕС) № 1303/2013</w:t>
            </w:r>
          </w:p>
        </w:tc>
        <w:tc>
          <w:tcPr>
            <w:tcW w:w="0" w:type="auto"/>
            <w:shd w:val="clear" w:color="auto" w:fill="FFFFFF"/>
            <w:noWrap w:val="0"/>
            <w:tcMar>
              <w:top w:w="20" w:type="dxa"/>
              <w:left w:w="20" w:type="dxa"/>
              <w:bottom w:w="20" w:type="dxa"/>
            </w:tcMar>
            <w:vAlign w:val="top"/>
          </w:tcPr>
          <w:p>
            <w:pPr>
              <w:spacing w:before="20" w:after="20"/>
              <w:jc w:val="lef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10. Правен статут на финансовия инструмент съгласно член 38, параграф 6 и член 39а, параграф 5, буква б) от Регламент (ЕС) № 1303/2013 (само за финансови инструменти, посочени в член 38, параграф 1, букви б) и в): доверителна сметка, открита на името на изпълняващата организация и в полза на управляващия орган или отделен финансов блок в рамките на финансовата институция</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Доверителна сметка</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III. Идентификация на органа, изпълняващ финансовия инструмент, и на органа, изпълняващ фонд или фондове, където е приложимо, както е посочено в член 38, параграф 1), букви а), б) и в) от Регламент (ЕС) № 1303/2013 (член 46, параграф 2, буква в) от Регламент (ЕС) № 1303/2013)</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11. Орган, изпълняващ финансовия инструмент</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11.1. Вид на изпълняващия орган съгласно член 38, параграф 4 и член 39а, параграф 5 от Регламент (ЕС) № 1303/2013: съществуващ или новосъздаден правен субект, чиято функция е изпълнението на финансови инструменти; Европейската инвестиционна банка; Европейският инвестиционен фонд; международна финансова институция, в която дадена държава членка притежава дялове; банка или институция, която е публична собственост, учредена като правен субект, извършващ финансови дейности на професионална основа; публичноправен или частноправен орган; управляващ орган, който пряко предприема задачи по изпълнението (само за заеми и гаранции)</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Публичноправна или частноправна организация</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11.1.1. Наименование на органа, изпълняващ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“Фонд мениджър на финансови инструменти в България” ЕАД</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11.1.2. Официален адрес/място на стопанска дейност (държава и град) на органа, изпълняващ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„ПИБ"АД: София, България - бул. „Цариградско шосе“ № 111 П, гр. София 1784</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12. Процедура за избор на органа, изпълняващ финансовия инструмент: възлагане на обществена поръчка; друга процедура.</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Пряко възлагане на поръчка на публични банки или институции</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12.1. Описание на другата процедура за избор на органа, изпълняващ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13. Дата на подписване на споразумението за финансиране с органа, изпълняващ финансовия инструмент</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25.11.2021</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IV. Общ размер на приноса от програмата, по приоритет или мярка, изплатен на финансовия инструмент, както и направени разходи за управление или платени такси за управление (член 46, параграф 2, букви г) и д)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 Общ размер на финансовото участие на програмата, за който е поето задължение в споразумението за финансиране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14 975 066,00</w:t>
            </w:r>
          </w:p>
          <w:p>
            <w:pPr>
              <w:spacing w:before="20" w:after="20"/>
              <w:jc w:val="right"/>
              <w:rPr>
                <w:b w:val="0"/>
                <w:sz w:val="24"/>
              </w:rPr>
            </w:pPr>
            <w:r>
              <w:rPr>
                <w:b w:val="0"/>
                <w:sz w:val="24"/>
              </w:rPr>
              <w:t>M06: 1 727 892,00</w:t>
            </w:r>
          </w:p>
          <w:p>
            <w:pPr>
              <w:spacing w:before="20" w:after="20"/>
              <w:jc w:val="right"/>
              <w:rPr>
                <w:b w:val="0"/>
                <w:sz w:val="24"/>
              </w:rPr>
            </w:pPr>
            <w:r>
              <w:rPr>
                <w:b w:val="0"/>
                <w:sz w:val="24"/>
              </w:rPr>
              <w:t>M19: 2 879 820,00</w:t>
            </w:r>
          </w:p>
          <w:p>
            <w:pPr>
              <w:spacing w:before="20" w:after="20"/>
              <w:jc w:val="right"/>
              <w:rPr>
                <w:b w:val="0"/>
                <w:sz w:val="24"/>
              </w:rPr>
            </w:pPr>
            <w:r>
              <w:rPr>
                <w:b w:val="0"/>
                <w:sz w:val="24"/>
              </w:rPr>
              <w:t>Total: 19 582 778,00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 от които участие на ЕСИ фондове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12 728 806,00</w:t>
            </w:r>
          </w:p>
          <w:p>
            <w:pPr>
              <w:spacing w:before="20" w:after="20"/>
              <w:jc w:val="right"/>
              <w:rPr>
                <w:b w:val="0"/>
                <w:sz w:val="24"/>
              </w:rPr>
            </w:pPr>
            <w:r>
              <w:rPr>
                <w:b w:val="0"/>
                <w:sz w:val="24"/>
              </w:rPr>
              <w:t>M06: 1 468 708,00</w:t>
            </w:r>
          </w:p>
          <w:p>
            <w:pPr>
              <w:spacing w:before="20" w:after="20"/>
              <w:jc w:val="right"/>
              <w:rPr>
                <w:b w:val="0"/>
                <w:sz w:val="24"/>
              </w:rPr>
            </w:pPr>
            <w:r>
              <w:rPr>
                <w:b w:val="0"/>
                <w:sz w:val="24"/>
              </w:rPr>
              <w:t>M19: 2 447 847,00</w:t>
            </w:r>
          </w:p>
          <w:p>
            <w:pPr>
              <w:spacing w:before="20" w:after="20"/>
              <w:jc w:val="right"/>
              <w:rPr>
                <w:b w:val="0"/>
                <w:sz w:val="24"/>
              </w:rPr>
            </w:pPr>
            <w:r>
              <w:rPr>
                <w:b w:val="0"/>
                <w:sz w:val="24"/>
              </w:rPr>
              <w:t>Total: 16 645 361,00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14.1.1. от които ЕФРР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14.1.2. от които Кохезионен фонд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14.1.3. от които ЕСФ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14.1.4. от които ЕЗФРСР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12 728 806,00</w:t>
            </w:r>
          </w:p>
          <w:p>
            <w:pPr>
              <w:spacing w:before="20" w:after="20"/>
              <w:jc w:val="right"/>
              <w:rPr>
                <w:b w:val="0"/>
                <w:sz w:val="24"/>
              </w:rPr>
            </w:pPr>
            <w:r>
              <w:rPr>
                <w:b w:val="0"/>
                <w:sz w:val="24"/>
              </w:rPr>
              <w:t>M06: 1 468 708,00</w:t>
            </w:r>
          </w:p>
          <w:p>
            <w:pPr>
              <w:spacing w:before="20" w:after="20"/>
              <w:jc w:val="right"/>
              <w:rPr>
                <w:b w:val="0"/>
                <w:sz w:val="24"/>
              </w:rPr>
            </w:pPr>
            <w:r>
              <w:rPr>
                <w:b w:val="0"/>
                <w:sz w:val="24"/>
              </w:rPr>
              <w:t>M19: 2 447 847,00</w:t>
            </w:r>
          </w:p>
          <w:p>
            <w:pPr>
              <w:spacing w:before="20" w:after="20"/>
              <w:jc w:val="right"/>
              <w:rPr>
                <w:b w:val="0"/>
                <w:sz w:val="24"/>
              </w:rPr>
            </w:pPr>
            <w:r>
              <w:rPr>
                <w:b w:val="0"/>
                <w:sz w:val="24"/>
              </w:rPr>
              <w:t>Total: 16 645 361,00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14.1.5. от които ЕФМДР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 Общ размер на финансовото участие на програмата, изплатено на финансовия инструмент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M06: 9,204.00</w:t>
            </w:r>
          </w:p>
          <w:p>
            <w:pPr>
              <w:spacing w:before="20" w:after="20"/>
              <w:jc w:val="right"/>
              <w:rPr>
                <w:b w:val="0"/>
                <w:sz w:val="24"/>
              </w:rPr>
            </w:pPr>
            <w:r>
              <w:rPr>
                <w:b w:val="0"/>
                <w:sz w:val="24"/>
              </w:rPr>
              <w:t>M04: 530,648.00</w:t>
            </w:r>
          </w:p>
          <w:p>
            <w:pPr>
              <w:spacing w:before="20" w:after="20"/>
              <w:jc w:val="right"/>
              <w:rPr>
                <w:b w:val="0"/>
                <w:sz w:val="24"/>
              </w:rPr>
            </w:pPr>
            <w:r>
              <w:rPr>
                <w:b w:val="0"/>
                <w:sz w:val="24"/>
              </w:rPr>
              <w:t>M19: 15,339.00</w:t>
            </w:r>
          </w:p>
          <w:p>
            <w:pPr>
              <w:spacing w:before="20" w:after="20"/>
              <w:jc w:val="right"/>
              <w:rPr>
                <w:b w:val="0"/>
                <w:sz w:val="24"/>
              </w:rPr>
            </w:pPr>
            <w:r>
              <w:rPr>
                <w:b w:val="0"/>
                <w:sz w:val="24"/>
              </w:rPr>
              <w:t>Total: 555,191.00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 от които стойност на участието на ЕСИ фондове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M06: 7,823.00</w:t>
            </w:r>
          </w:p>
          <w:p>
            <w:pPr>
              <w:spacing w:before="20" w:after="20"/>
              <w:jc w:val="right"/>
              <w:rPr>
                <w:b w:val="0"/>
                <w:sz w:val="24"/>
              </w:rPr>
            </w:pPr>
            <w:r>
              <w:rPr>
                <w:b w:val="0"/>
                <w:sz w:val="24"/>
              </w:rPr>
              <w:t>M04: 451,051.00</w:t>
            </w:r>
          </w:p>
          <w:p>
            <w:pPr>
              <w:spacing w:before="20" w:after="20"/>
              <w:jc w:val="right"/>
              <w:rPr>
                <w:b w:val="0"/>
                <w:sz w:val="24"/>
              </w:rPr>
            </w:pPr>
            <w:r>
              <w:rPr>
                <w:b w:val="0"/>
                <w:sz w:val="24"/>
              </w:rPr>
              <w:t>M19: 13,038.00</w:t>
            </w:r>
          </w:p>
          <w:p>
            <w:pPr>
              <w:spacing w:before="20" w:after="20"/>
              <w:jc w:val="right"/>
              <w:rPr>
                <w:b w:val="0"/>
                <w:sz w:val="24"/>
              </w:rPr>
            </w:pPr>
            <w:r>
              <w:rPr>
                <w:b w:val="0"/>
                <w:sz w:val="24"/>
              </w:rPr>
              <w:t>Total: 471,912.00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15.1.1. от които ЕФРР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15.1.2. от които Кохезионен фонд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15.1.3. от които ЕСФ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15.1.4. от които ЕЗФРСР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451 051,00</w:t>
            </w:r>
          </w:p>
          <w:p>
            <w:pPr>
              <w:spacing w:before="20" w:after="20"/>
              <w:jc w:val="right"/>
              <w:rPr>
                <w:b w:val="0"/>
                <w:sz w:val="24"/>
              </w:rPr>
            </w:pPr>
            <w:r>
              <w:rPr>
                <w:b w:val="0"/>
                <w:sz w:val="24"/>
              </w:rPr>
              <w:t>M06: 7 823,00</w:t>
            </w:r>
          </w:p>
          <w:p>
            <w:pPr>
              <w:spacing w:before="20" w:after="20"/>
              <w:jc w:val="right"/>
              <w:rPr>
                <w:b w:val="0"/>
                <w:sz w:val="24"/>
              </w:rPr>
            </w:pPr>
            <w:r>
              <w:rPr>
                <w:b w:val="0"/>
                <w:sz w:val="24"/>
              </w:rPr>
              <w:t>M19: 13 038,00</w:t>
            </w:r>
          </w:p>
          <w:p>
            <w:pPr>
              <w:spacing w:before="20" w:after="20"/>
              <w:jc w:val="right"/>
              <w:rPr>
                <w:b w:val="0"/>
                <w:sz w:val="24"/>
              </w:rPr>
            </w:pPr>
            <w:r>
              <w:rPr>
                <w:b w:val="0"/>
                <w:sz w:val="24"/>
              </w:rPr>
              <w:t>Total: 471 912,00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15.1.5. от които ЕФМДР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15.2. от които общ размер национално съфинансиране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M06: 1,381.00</w:t>
            </w:r>
          </w:p>
          <w:p>
            <w:pPr>
              <w:spacing w:before="20" w:after="20"/>
              <w:jc w:val="right"/>
              <w:rPr>
                <w:b w:val="0"/>
                <w:sz w:val="24"/>
              </w:rPr>
            </w:pPr>
            <w:r>
              <w:rPr>
                <w:b w:val="0"/>
                <w:sz w:val="24"/>
              </w:rPr>
              <w:t>M04: 79,597.00</w:t>
            </w:r>
          </w:p>
          <w:p>
            <w:pPr>
              <w:spacing w:before="20" w:after="20"/>
              <w:jc w:val="right"/>
              <w:rPr>
                <w:b w:val="0"/>
                <w:sz w:val="24"/>
              </w:rPr>
            </w:pPr>
            <w:r>
              <w:rPr>
                <w:b w:val="0"/>
                <w:sz w:val="24"/>
              </w:rPr>
              <w:t>M19: 2,301.00</w:t>
            </w:r>
          </w:p>
          <w:p>
            <w:pPr>
              <w:spacing w:before="20" w:after="20"/>
              <w:jc w:val="right"/>
              <w:rPr>
                <w:b w:val="0"/>
                <w:sz w:val="24"/>
              </w:rPr>
            </w:pPr>
            <w:r>
              <w:rPr>
                <w:b w:val="0"/>
                <w:sz w:val="24"/>
              </w:rPr>
              <w:t>Other: 0.00</w:t>
            </w:r>
          </w:p>
          <w:p>
            <w:pPr>
              <w:spacing w:before="20" w:after="20"/>
              <w:jc w:val="right"/>
              <w:rPr>
                <w:b w:val="0"/>
                <w:sz w:val="24"/>
              </w:rPr>
            </w:pPr>
            <w:r>
              <w:rPr>
                <w:b w:val="0"/>
                <w:sz w:val="24"/>
              </w:rPr>
              <w:t>Total: 83,279.00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15.2.1. от които общ размер национално публично финансиране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79 597,00</w:t>
            </w:r>
          </w:p>
          <w:p>
            <w:pPr>
              <w:spacing w:before="20" w:after="20"/>
              <w:jc w:val="right"/>
              <w:rPr>
                <w:b w:val="0"/>
                <w:sz w:val="24"/>
              </w:rPr>
            </w:pPr>
            <w:r>
              <w:rPr>
                <w:b w:val="0"/>
                <w:sz w:val="24"/>
              </w:rPr>
              <w:t>M06: 1 381,00</w:t>
            </w:r>
          </w:p>
          <w:p>
            <w:pPr>
              <w:spacing w:before="20" w:after="20"/>
              <w:jc w:val="right"/>
              <w:rPr>
                <w:b w:val="0"/>
                <w:sz w:val="24"/>
              </w:rPr>
            </w:pPr>
            <w:r>
              <w:rPr>
                <w:b w:val="0"/>
                <w:sz w:val="24"/>
              </w:rPr>
              <w:t>M19: 2 301,00</w:t>
            </w:r>
          </w:p>
          <w:p>
            <w:pPr>
              <w:spacing w:before="20" w:after="20"/>
              <w:jc w:val="right"/>
              <w:rPr>
                <w:b w:val="0"/>
                <w:sz w:val="24"/>
              </w:rPr>
            </w:pPr>
            <w:r>
              <w:rPr>
                <w:b w:val="0"/>
                <w:sz w:val="24"/>
              </w:rPr>
              <w:t>Total: 83 279,00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15.2.2. от които общ размер национално частно финансиране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16. Общ размер на финансовото участие на програмата, изплатено на финансовия инструмент съгласно Инициативата за младежка заетост (ИМЗ)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17. Общ размер на разходите за управление и таксите за управление, платени със средства от програмата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49 281,00</w:t>
            </w:r>
          </w:p>
          <w:p>
            <w:pPr>
              <w:spacing w:before="20" w:after="20"/>
              <w:jc w:val="right"/>
              <w:rPr>
                <w:b w:val="0"/>
                <w:sz w:val="24"/>
              </w:rPr>
            </w:pPr>
            <w:r>
              <w:rPr>
                <w:b w:val="0"/>
                <w:sz w:val="24"/>
              </w:rPr>
              <w:t>M06: 855,00</w:t>
            </w:r>
          </w:p>
          <w:p>
            <w:pPr>
              <w:spacing w:before="20" w:after="20"/>
              <w:jc w:val="right"/>
              <w:rPr>
                <w:b w:val="0"/>
                <w:sz w:val="24"/>
              </w:rPr>
            </w:pPr>
            <w:r>
              <w:rPr>
                <w:b w:val="0"/>
                <w:sz w:val="24"/>
              </w:rPr>
              <w:t>M19: 1 425,00</w:t>
            </w:r>
          </w:p>
          <w:p>
            <w:pPr>
              <w:spacing w:before="20" w:after="20"/>
              <w:jc w:val="right"/>
              <w:rPr>
                <w:b w:val="0"/>
                <w:sz w:val="24"/>
              </w:rPr>
            </w:pPr>
            <w:r>
              <w:rPr>
                <w:b w:val="0"/>
                <w:sz w:val="24"/>
              </w:rPr>
              <w:t>Total: 51 561,00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17.1. от които за основно възнаграждение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37 791,00</w:t>
            </w:r>
          </w:p>
          <w:p>
            <w:pPr>
              <w:spacing w:before="20" w:after="20"/>
              <w:jc w:val="right"/>
              <w:rPr>
                <w:b w:val="0"/>
                <w:sz w:val="24"/>
              </w:rPr>
            </w:pPr>
            <w:r>
              <w:rPr>
                <w:b w:val="0"/>
                <w:sz w:val="24"/>
              </w:rPr>
              <w:t>M06: 655,00</w:t>
            </w:r>
          </w:p>
          <w:p>
            <w:pPr>
              <w:spacing w:before="20" w:after="20"/>
              <w:jc w:val="right"/>
              <w:rPr>
                <w:b w:val="0"/>
                <w:sz w:val="24"/>
              </w:rPr>
            </w:pPr>
            <w:r>
              <w:rPr>
                <w:b w:val="0"/>
                <w:sz w:val="24"/>
              </w:rPr>
              <w:t>M19: 1 092,00</w:t>
            </w:r>
          </w:p>
          <w:p>
            <w:pPr>
              <w:spacing w:before="20" w:after="20"/>
              <w:jc w:val="right"/>
              <w:rPr>
                <w:b w:val="0"/>
                <w:sz w:val="24"/>
              </w:rPr>
            </w:pPr>
            <w:r>
              <w:rPr>
                <w:b w:val="0"/>
                <w:sz w:val="24"/>
              </w:rPr>
              <w:t>Total: 39 538,00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17.2. от които за възнаграждение, обвързано с резултатите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11 490,00</w:t>
            </w:r>
          </w:p>
          <w:p>
            <w:pPr>
              <w:spacing w:before="20" w:after="20"/>
              <w:jc w:val="right"/>
              <w:rPr>
                <w:b w:val="0"/>
                <w:sz w:val="24"/>
              </w:rPr>
            </w:pPr>
            <w:r>
              <w:rPr>
                <w:b w:val="0"/>
                <w:sz w:val="24"/>
              </w:rPr>
              <w:t>M06: 199,00</w:t>
            </w:r>
          </w:p>
          <w:p>
            <w:pPr>
              <w:spacing w:before="20" w:after="20"/>
              <w:jc w:val="right"/>
              <w:rPr>
                <w:b w:val="0"/>
                <w:sz w:val="24"/>
              </w:rPr>
            </w:pPr>
            <w:r>
              <w:rPr>
                <w:b w:val="0"/>
                <w:sz w:val="24"/>
              </w:rPr>
              <w:t>M19: 332,00</w:t>
            </w:r>
          </w:p>
          <w:p>
            <w:pPr>
              <w:spacing w:before="20" w:after="20"/>
              <w:jc w:val="right"/>
              <w:rPr>
                <w:b w:val="0"/>
                <w:sz w:val="24"/>
              </w:rPr>
            </w:pPr>
            <w:r>
              <w:rPr>
                <w:b w:val="0"/>
                <w:sz w:val="24"/>
              </w:rPr>
              <w:t>Total: 12 021,00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18. Капитализирани разходи за управление или такси за управление съгласно член 42, параграф 2 от Регламент (ЕС) № 1303/2013 (приложимо само за окончателния доклад)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19. Капитализирано субсидиране на лихвата или субсидиране на гаранционната такса съгласно член 42, параграф 1, буква в) от Регламент (ЕС) № 1303/2013 (отнася се само за окончателен доклад)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20. Размер на приноса от програмата за последващи инвестиции в крайни получатели съгласно член 42, параграф 3 от Регламент (ЕС) № 1303/2013 (отнася се само за окончателен доклад)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21. Принос за земя и/или недвижима собственост във финансовия инструмент съгласно член 37, параграф 10 от Регламент (ЕС) № 1303/2013 (отнася се само за окончателен доклад)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V. Общ размер на подкрепата, платена на крайни получатели, или в полза на крайни получатели, или за която са поети задължения по договори за гаранция от финансовия инструмент за инвестиции в крайни получатели, по програма и приоритет или мярка на ЕСИ фондовете (член 46, параграф 2, буква д)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22. Наименование финансовия продукт, предлаган от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Финансов инструмент по ПРСР 2014-2020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22.1. Вид финансов продукт, предлаган от финансовия инструмент</w:t>
            </w:r>
          </w:p>
        </w:tc>
        <w:tc>
          <w:tcPr>
            <w:tcW w:w="0" w:type="auto"/>
            <w:shd w:val="clear" w:color="auto" w:fill="FFFFFF"/>
            <w:noWrap w:val="0"/>
            <w:tcMar>
              <w:top w:w="20" w:type="dxa"/>
              <w:left w:w="20" w:type="dxa"/>
              <w:bottom w:w="20" w:type="dxa"/>
            </w:tcMar>
            <w:vAlign w:val="top"/>
          </w:tcPr>
          <w:p>
            <w:pPr>
              <w:spacing w:before="20" w:after="20"/>
              <w:jc w:val="left"/>
              <w:rPr>
                <w:b w:val="0"/>
                <w:sz w:val="24"/>
              </w:rPr>
            </w:pPr>
            <w:r>
              <w:rPr>
                <w:b w:val="0"/>
                <w:sz w:val="24"/>
              </w:rPr>
              <w:t>Заем</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24. Общ размер на финансовото участие на програмата, ангажирано за тези договори за заем, гаранция, дялова или квазидялова инвестиция или други финансови продукти с крайни получатели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503 630,00</w:t>
            </w:r>
          </w:p>
          <w:p>
            <w:pPr>
              <w:spacing w:before="20" w:after="20"/>
              <w:jc w:val="right"/>
              <w:rPr>
                <w:b w:val="0"/>
                <w:sz w:val="24"/>
              </w:rPr>
            </w:pPr>
            <w:r>
              <w:rPr>
                <w:b w:val="0"/>
                <w:sz w:val="24"/>
              </w:rPr>
              <w:t>Total: 503 630,00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24.1. от които общ размер на финансовото участие на ЕСИ фондовете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428 086,00</w:t>
            </w:r>
          </w:p>
          <w:p>
            <w:pPr>
              <w:spacing w:before="20" w:after="20"/>
              <w:jc w:val="right"/>
              <w:rPr>
                <w:b w:val="0"/>
                <w:sz w:val="24"/>
              </w:rPr>
            </w:pPr>
            <w:r>
              <w:rPr>
                <w:b w:val="0"/>
                <w:sz w:val="24"/>
              </w:rPr>
              <w:t>Total: 428 086,00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25. Обща размер на финансовото участие на програмата, платен на крайни получатели посредством заеми, микрокредити, дялов капитал или други продукти, а за гаранциите — ангажиран за заеми, платени на крайни получатели, по продукти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503 630,00</w:t>
            </w:r>
          </w:p>
          <w:p>
            <w:pPr>
              <w:spacing w:before="20" w:after="20"/>
              <w:jc w:val="right"/>
              <w:rPr>
                <w:b w:val="0"/>
                <w:sz w:val="24"/>
              </w:rPr>
            </w:pPr>
            <w:r>
              <w:rPr>
                <w:b w:val="0"/>
                <w:sz w:val="24"/>
              </w:rPr>
              <w:t>Total: 503 630,00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25.1. от които общ размер на финансовото участие на ЕСИ фондовете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428,086.00</w:t>
            </w:r>
          </w:p>
          <w:p>
            <w:pPr>
              <w:spacing w:before="20" w:after="20"/>
              <w:jc w:val="right"/>
              <w:rPr>
                <w:b w:val="0"/>
                <w:sz w:val="24"/>
              </w:rPr>
            </w:pPr>
            <w:r>
              <w:rPr>
                <w:b w:val="0"/>
                <w:sz w:val="24"/>
              </w:rPr>
              <w:t>M06: 0.00</w:t>
            </w:r>
          </w:p>
          <w:p>
            <w:pPr>
              <w:spacing w:before="20" w:after="20"/>
              <w:jc w:val="right"/>
              <w:rPr>
                <w:b w:val="0"/>
                <w:sz w:val="24"/>
              </w:rPr>
            </w:pPr>
            <w:r>
              <w:rPr>
                <w:b w:val="0"/>
                <w:sz w:val="24"/>
              </w:rPr>
              <w:t>M19: 0.00</w:t>
            </w:r>
          </w:p>
          <w:p>
            <w:pPr>
              <w:spacing w:before="20" w:after="20"/>
              <w:jc w:val="right"/>
              <w:rPr>
                <w:b w:val="0"/>
                <w:sz w:val="24"/>
              </w:rPr>
            </w:pPr>
            <w:r>
              <w:rPr>
                <w:b w:val="0"/>
                <w:sz w:val="24"/>
              </w:rPr>
              <w:t>Other: 0.00</w:t>
            </w:r>
          </w:p>
          <w:p>
            <w:pPr>
              <w:spacing w:before="20" w:after="20"/>
              <w:jc w:val="right"/>
              <w:rPr>
                <w:b w:val="0"/>
                <w:sz w:val="24"/>
              </w:rPr>
            </w:pPr>
            <w:r>
              <w:rPr>
                <w:b w:val="0"/>
                <w:sz w:val="24"/>
              </w:rPr>
              <w:t>Total: 428,086.00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25.1.1. от които по ЕФРР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25.1.2. от които Кохезионен фонд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25.1.3. от които по ЕСФ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25.1.4. от които по ЕЗФРСР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428 086,00</w:t>
            </w:r>
          </w:p>
          <w:p>
            <w:pPr>
              <w:spacing w:before="20" w:after="20"/>
              <w:jc w:val="right"/>
              <w:rPr>
                <w:b w:val="0"/>
                <w:sz w:val="24"/>
              </w:rPr>
            </w:pPr>
            <w:r>
              <w:rPr>
                <w:b w:val="0"/>
                <w:sz w:val="24"/>
              </w:rPr>
              <w:t>Total: 428 086,00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25.1.5. от които по ЕФМДР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25.2. от които общ размер национално публично съфинансиране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75 544,00</w:t>
            </w:r>
          </w:p>
          <w:p>
            <w:pPr>
              <w:spacing w:before="20" w:after="20"/>
              <w:jc w:val="right"/>
              <w:rPr>
                <w:b w:val="0"/>
                <w:sz w:val="24"/>
              </w:rPr>
            </w:pPr>
            <w:r>
              <w:rPr>
                <w:b w:val="0"/>
                <w:sz w:val="24"/>
              </w:rPr>
              <w:t>Total: 75 544,00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25.3. от които общ размер национално частно съфинансиране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27. Брой договори за заем/гаранция/дялов капитал или квазидялов капитал/друг финансов продукт, подписани с крайни получатели, по продукти</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4,00</w:t>
            </w:r>
          </w:p>
          <w:p>
            <w:pPr>
              <w:spacing w:before="20" w:after="20"/>
              <w:jc w:val="right"/>
              <w:rPr>
                <w:b w:val="0"/>
                <w:sz w:val="24"/>
              </w:rPr>
            </w:pPr>
            <w:r>
              <w:rPr>
                <w:b w:val="0"/>
                <w:sz w:val="24"/>
              </w:rPr>
              <w:t>Total: 4</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28. Брой инвестиции за заем/гаранция/дялов капитал или квазидялов капитал/друг финансов продукт, направени в крайни получатели, по продукти</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3,00</w:t>
            </w:r>
          </w:p>
          <w:p>
            <w:pPr>
              <w:spacing w:before="20" w:after="20"/>
              <w:jc w:val="right"/>
              <w:rPr>
                <w:b w:val="0"/>
                <w:sz w:val="24"/>
              </w:rPr>
            </w:pPr>
            <w:r>
              <w:rPr>
                <w:b w:val="0"/>
                <w:sz w:val="24"/>
              </w:rPr>
              <w:t>Total: 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29. Брой крайни получатели, подпомагани от финансовия продукт</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3.00</w:t>
            </w:r>
          </w:p>
          <w:p>
            <w:pPr>
              <w:spacing w:before="20" w:after="20"/>
              <w:jc w:val="right"/>
              <w:rPr>
                <w:b w:val="0"/>
                <w:sz w:val="24"/>
              </w:rPr>
            </w:pPr>
            <w:r>
              <w:rPr>
                <w:b w:val="0"/>
                <w:sz w:val="24"/>
              </w:rPr>
              <w:t>M06: 0.00</w:t>
            </w:r>
          </w:p>
          <w:p>
            <w:pPr>
              <w:spacing w:before="20" w:after="20"/>
              <w:jc w:val="right"/>
              <w:rPr>
                <w:b w:val="0"/>
                <w:sz w:val="24"/>
              </w:rPr>
            </w:pPr>
            <w:r>
              <w:rPr>
                <w:b w:val="0"/>
                <w:sz w:val="24"/>
              </w:rPr>
              <w:t>M19: 0.00</w:t>
            </w:r>
          </w:p>
          <w:p>
            <w:pPr>
              <w:spacing w:before="20" w:after="20"/>
              <w:jc w:val="right"/>
              <w:rPr>
                <w:b w:val="0"/>
                <w:sz w:val="24"/>
              </w:rPr>
            </w:pPr>
            <w:r>
              <w:rPr>
                <w:b w:val="0"/>
                <w:sz w:val="24"/>
              </w:rPr>
              <w:t>Total: 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29.1. от които големи предприятия</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29.2. от които МСП</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3,00</w:t>
            </w:r>
          </w:p>
          <w:p>
            <w:pPr>
              <w:spacing w:before="20" w:after="20"/>
              <w:jc w:val="right"/>
              <w:rPr>
                <w:b w:val="0"/>
                <w:sz w:val="24"/>
              </w:rPr>
            </w:pPr>
            <w:r>
              <w:rPr>
                <w:b w:val="0"/>
                <w:sz w:val="24"/>
              </w:rPr>
              <w:t>Total: 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29.2.1. от които микропредприятия</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M04: 2,00</w:t>
            </w:r>
          </w:p>
          <w:p>
            <w:pPr>
              <w:spacing w:before="20" w:after="20"/>
              <w:jc w:val="right"/>
              <w:rPr>
                <w:b w:val="0"/>
                <w:sz w:val="24"/>
              </w:rPr>
            </w:pPr>
            <w:r>
              <w:rPr>
                <w:b w:val="0"/>
                <w:sz w:val="24"/>
              </w:rPr>
              <w:t>Total: 2</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29.3. от които физически лица</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29.4. от които други видове подпомагани крайни получатели</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29.4.1. описание на другите видове подпомагани крайни получатели</w:t>
            </w:r>
          </w:p>
        </w:tc>
        <w:tc>
          <w:tcPr>
            <w:tcW w:w="0" w:type="auto"/>
            <w:shd w:val="clear" w:color="auto" w:fill="FFFFFF"/>
            <w:noWrap w:val="0"/>
            <w:tcMar>
              <w:top w:w="20" w:type="dxa"/>
              <w:left w:w="20" w:type="dxa"/>
              <w:bottom w:w="20" w:type="dxa"/>
            </w:tcMar>
            <w:vAlign w:val="top"/>
          </w:tcPr>
          <w:p>
            <w:pPr>
              <w:spacing w:before="20" w:after="20"/>
              <w:jc w:val="lef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33. Общ брой необслужвани изплатени кредити</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34. Обща сума на изплатени, но необслужвани кредити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8 895,22</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38. Общ размер на другия принос, извън ЕСИ фондовете, набран от финансовия инструмент (в евро)</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38.3. Общ размер на другите участия (извън ЕСИ фондовете), мобилизирани на равнището на крайните получатели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579 174,76</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38.3.1. от които публичен принос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75 544,53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38.3.2. от които частен принос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503 630,23</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39. Очакван и постигнат ефект на лоста, с посочване на споразумението за финансиране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39.1. Очакван ефект на лоста за заем с позоваване на споразумението за финансиране</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2,34</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39.2. Постигнат ефект на лоста за заем в края на отчетната година</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1,69</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39.3. Инвестиции, мобилизирани чрез финансови инструменти по ЕСИФ за кредит (в евро) (незадължително)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VI. Изпълнението на финансовия инструмент, включително на напредъка по отношение на неговото създаване и на избора на органите, изпълняващи финансовия инструмент (включително органа, прилагащ финансирането от фонд — част от фондова структура) (член 46, параграф 2, буква е)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32. Информация дали финансовият инструмент все още е функционирал в края на отчетната година</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Не</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32.1. Ако финансовият инструмент не е функционирал в края на отчетната година — датата на приключване</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31.12.2024</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VII. Лихви и други печалби, генерирани от подкрепата от европейските структурни и инвестиционни фондове за финансовия инструмент, програмни средства, възстановени на финансовия инструмент от инвестиции, както е посочено в членове 43 и 44, суми, използвани за диференцирано третиране, както е посочено в член 43а, и стойността на капиталовите инвестиции спрямо предходни години (член 46, параграф 2, букви ж) и и)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35. Лихви и други печалби, генерирани от плащания от ЕСИ фондове към финансовия инструмент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36. Суми, възстановени на финансовия инструмент, отнасящи се до подкрепа от ЕСИ фондове, до края на отчетната година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101 097,26</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36.1. от които вноски по главница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100 735,89</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36.2. от които печалби, други приходи и доходи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361,37</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37. Размер на средствата, които могат да бъдат отнесени към европейските структурни и инвестиционни фондове и са използвани съгласно членове 44 и 43а</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37.1. от които — суми, платени за диференцирано третиране на инвеститори, работещи съгласно принципа на пазарната икономика, които предоставят насрещни ресурси към подкрепата от европейските структурни и инвестиционни фондове на финансовия инструмент или които инвестират съвместно на равнището на крайния получател (в EUR)</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37.2. от които суми за възстановяване на направени разходи за управление и заплащане на такси за управление на финансовия инструмент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37.3. от които — суми за покриване на загубите в номиналния размер на финансовото участие на европейските структурни и инвестиционни фондове за финансовия инструмент в резултат на отрицателни лихви, ако тези загуби възникнат въпреки активното управление на касовите наличности от структурите, изпълняващи финансови инструменти (в EUR)</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VIII. Напредък в постигането на очаквания лостов ефект на инвестициите, направени от финансовия инструмент, и стойност на инвестициите и участията (член 46, параграф 2, буква з) от Регламент (ЕС) № 1303/2013)</w:t>
            </w: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38. Общ размер на другия принос, извън ЕСИ фондовете, набран от финансовия инструмент (в евро)</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38.1. Общ размер на другите участия (извън ЕСИ фондовете), за които е поет ангажимент в споразумението за финансиране с органа, изпълняващ финансовия инструмент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22 520 196,00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38.1A. Участие по финансовия продукт на ЕИБ, за което е поето задължение в рамките на споразумението за финансиране с органа, изпълняващ финансовия инструмент (само за инструменти по член 38, параграф 1, буква в) (в EUR)</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38.2. Общ размер на другите участия (извън ЕСИ фондовете), изплатени на финансовия инструмент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586 908,75</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38.2.1. от които държавно участие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83 278,52</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38.2.2. от които частни участия (в евро)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503 630,23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38.2A. Участие по финансовия продукт на ЕИБ, изплатено към ФИ (само за инструменти по член 38, параграф 1, буква в) (в EUR)</w:t>
            </w:r>
          </w:p>
        </w:tc>
        <w:tc>
          <w:tcPr>
            <w:tcW w:w="0" w:type="auto"/>
            <w:shd w:val="clear" w:color="auto" w:fill="FFFFFF"/>
            <w:noWrap w:val="0"/>
            <w:tcMar>
              <w:top w:w="20" w:type="dxa"/>
              <w:left w:w="20" w:type="dxa"/>
              <w:bottom w:w="20" w:type="dxa"/>
            </w:tcMar>
            <w:vAlign w:val="top"/>
          </w:tcPr>
          <w:p>
            <w:pPr>
              <w:spacing w:before="20" w:after="20"/>
              <w:jc w:val="right"/>
              <w:rPr>
                <w:b w:val="0"/>
                <w:sz w:val="24"/>
              </w:rPr>
            </w:pPr>
          </w:p>
        </w:tc>
      </w:tr>
      <w:tr>
        <w:tblPrEx>
          <w:tblW w:w="5000" w:type="pct"/>
          <w:tblCellMar>
            <w:left w:w="108" w:type="dxa"/>
            <w:right w:w="108" w:type="dxa"/>
          </w:tblCellMar>
        </w:tblPrEx>
        <w:trPr>
          <w:trHeight w:hRule="auto" w:val="0"/>
        </w:trPr>
        <w:tc>
          <w:tcPr>
            <w:tcW w:w="0" w:type="auto"/>
            <w:gridSpan w:val="2"/>
            <w:shd w:val="clear" w:color="auto" w:fill="FFFFFF"/>
            <w:noWrap w:val="0"/>
            <w:tcMar>
              <w:top w:w="20" w:type="dxa"/>
              <w:left w:w="20" w:type="dxa"/>
              <w:bottom w:w="20" w:type="dxa"/>
            </w:tcMar>
            <w:vAlign w:val="center"/>
          </w:tcPr>
          <w:p>
            <w:pPr>
              <w:rPr>
                <w:b/>
                <w:sz w:val="24"/>
              </w:rPr>
            </w:pPr>
            <w:r>
              <w:rPr>
                <w:b/>
                <w:sz w:val="24"/>
              </w:rPr>
              <w:t>IX. Принос на финансовия инструмент за постигането на показателите на засегнатия приоритет или мярка (член 46, параграф 2, буква й) от Регламент (ЕС) № 1303/2013)</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41. Показател за изпълнението (кодов номер и наименование), за който допринася финансовият инструмент</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O2 - Общ размер на инвестициите (M04)</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41.1. Целева стойност на индикатора за изпълнението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24 034 706,00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41.2. Стойност, постигната от финансовия инструмент по отношение на целевата стойност на индикатора за изпълнението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1 007 260,00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41. Показател за изпълнението (кодов номер и наименование), за който допринася финансовият инструмент</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O2 - Общ размер на инвестициите (M06)</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41.1. Целева стойност на индикатора за изпълнението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2 773 235,00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41.2. Стойност, постигната от финансовия инструмент по отношение на целевата стойност на индикатора за изпълнението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0,00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41. Показател за изпълнението (кодов номер и наименование), за който допринася финансовият инструмент</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O2 - Общ размер на инвестициите (M19)</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41.1. Целева стойност на индикатора за изпълнението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4 622 059,00</w:t>
            </w:r>
          </w:p>
        </w:tc>
      </w:tr>
      <w:tr>
        <w:tblPrEx>
          <w:tblW w:w="5000" w:type="pct"/>
          <w:tblCellMar>
            <w:left w:w="108" w:type="dxa"/>
            <w:right w:w="108" w:type="dxa"/>
          </w:tblCellMar>
        </w:tblPrEx>
        <w:trPr>
          <w:trHeight w:hRule="auto" w:val="0"/>
        </w:trPr>
        <w:tc>
          <w:tcPr>
            <w:tcW w:w="3300" w:type="pct"/>
            <w:shd w:val="clear" w:color="auto" w:fill="FFFFFF"/>
            <w:noWrap w:val="0"/>
            <w:tcMar>
              <w:top w:w="20" w:type="dxa"/>
              <w:left w:w="20" w:type="dxa"/>
              <w:bottom w:w="20" w:type="dxa"/>
            </w:tcMar>
            <w:vAlign w:val="top"/>
          </w:tcPr>
          <w:p>
            <w:pPr>
              <w:spacing w:before="20" w:after="20"/>
              <w:jc w:val="left"/>
              <w:rPr>
                <w:b w:val="0"/>
                <w:sz w:val="24"/>
              </w:rPr>
            </w:pPr>
            <w:r>
              <w:rPr>
                <w:b w:val="0"/>
                <w:sz w:val="24"/>
              </w:rPr>
              <w:t>41.2. Стойност, постигната от финансовия инструмент по отношение на целевата стойност на индикатора за изпълнението</w:t>
            </w:r>
          </w:p>
        </w:tc>
        <w:tc>
          <w:tcPr>
            <w:tcW w:w="0" w:type="auto"/>
            <w:shd w:val="clear" w:color="auto" w:fill="FFFFFF"/>
            <w:noWrap w:val="0"/>
            <w:tcMar>
              <w:top w:w="20" w:type="dxa"/>
              <w:left w:w="20" w:type="dxa"/>
              <w:bottom w:w="20" w:type="dxa"/>
            </w:tcMar>
            <w:vAlign w:val="top"/>
          </w:tcPr>
          <w:p>
            <w:pPr>
              <w:spacing w:before="20" w:after="20"/>
              <w:jc w:val="right"/>
              <w:rPr>
                <w:b w:val="0"/>
                <w:sz w:val="24"/>
              </w:rPr>
            </w:pPr>
            <w:r>
              <w:rPr>
                <w:b w:val="0"/>
                <w:sz w:val="24"/>
              </w:rPr>
              <w:t>0,00</w:t>
            </w:r>
          </w:p>
        </w:tc>
      </w:tr>
    </w:tbl>
    <w:p>
      <w:pPr>
        <w:jc w:val="center"/>
        <w:rPr>
          <w:b w:val="0"/>
          <w:sz w:val="16"/>
        </w:rPr>
        <w:sectPr>
          <w:pgMar w:top="900" w:right="900" w:bottom="900" w:left="900" w:header="720" w:footer="720"/>
          <w:cols w:space="720"/>
        </w:sectPr>
      </w:pPr>
    </w:p>
    <w:p>
      <w:pPr>
        <w:pStyle w:val="Heading1"/>
      </w:pPr>
      <w:bookmarkStart w:id="31" w:name="_Toc256000031"/>
      <w:r>
        <w:t>Кодиращи таблици за общи и специфични за програмата показатели и количествени целеви стойности</w:t>
      </w:r>
      <w:bookmarkEnd w:id="31"/>
    </w:p>
    <w:p>
      <w:r>
        <w:t>Към приложението за мониторинг</w:t>
      </w:r>
    </w:p>
    <w:p>
      <w:pPr>
        <w:pStyle w:val="Subtitle"/>
        <w:rPr>
          <w:sz w:val="24"/>
        </w:rPr>
      </w:pPr>
      <w:r>
        <w:br w:type="page"/>
      </w:r>
      <w:bookmarkStart w:id="32" w:name="_Toc256000032"/>
      <w:r>
        <w:rPr>
          <w:sz w:val="24"/>
        </w:rPr>
        <w:t>Приложение II</w:t>
      </w:r>
      <w:bookmarkEnd w:id="32"/>
    </w:p>
    <w:p>
      <w:pPr>
        <w:rPr>
          <w:sz w:val="24"/>
        </w:rPr>
      </w:pPr>
      <w:r>
        <w:rPr>
          <w:sz w:val="24"/>
        </w:rPr>
        <w:t>Подробна таблица, представяща нивото на изпълнение за области с поставен акцент, включително показатели за изпълнение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0" w:type="auto"/>
            <w:gridSpan w:val="8"/>
            <w:shd w:val="clear" w:color="auto" w:fill="808080"/>
            <w:noWrap w:val="0"/>
            <w:tcMar>
              <w:top w:w="20" w:type="dxa"/>
              <w:left w:w="20" w:type="dxa"/>
              <w:bottom w:w="20" w:type="dxa"/>
            </w:tcMar>
            <w:vAlign w:val="top"/>
          </w:tcPr>
          <w:p>
            <w:pPr>
              <w:keepNext/>
              <w:spacing w:before="60" w:after="60"/>
              <w:jc w:val="center"/>
              <w:rPr>
                <w:b/>
                <w:sz w:val="20"/>
              </w:rPr>
            </w:pPr>
            <w:r>
              <w:rPr>
                <w:b/>
                <w:sz w:val="20"/>
              </w:rPr>
              <w:t>Акцентирана област 1A</w:t>
            </w:r>
          </w:p>
        </w:tc>
      </w:tr>
      <w:tr>
        <w:tblPrEx>
          <w:tblW w:w="5000" w:type="pct"/>
          <w:tblCellMar>
            <w:left w:w="108" w:type="dxa"/>
            <w:right w:w="108" w:type="dxa"/>
          </w:tblCellMar>
        </w:tblPrEx>
        <w:trPr>
          <w:trHeight w:hRule="auto" w:val="0"/>
        </w:trPr>
        <w:tc>
          <w:tcPr>
            <w:tcW w:w="200" w:type="pct"/>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1A</w:t>
            </w:r>
          </w:p>
        </w:tc>
        <w:tc>
          <w:tcPr>
            <w:tcW w:w="1050" w:type="pct"/>
            <w:vMerge w:val="restart"/>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T1: процент на разходи по членове 14, 15 и 35 от Регламент (ЕС) № 1305/2013 във връзка с общите разходи за ПРСР (област с поставен акцент 1А)</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0,53</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57,19</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0,93</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0,43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46,40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0,41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44,24</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0,33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35,61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0,29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31,29</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0,23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24,82</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19,42</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11,87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1B</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1B</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T2: общ брой на операциите за сътрудничество, подпомагани по мярката за сътрудничество (член 35 от Регламент (ЕС) № 1305/2013) (групи, мрежи/клъстери, пилотни проекти...) (област с поставен акцент 1Б)</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4,04</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470,00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1C</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1C</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T3: общ брой на участниците в обучения съгласно член 14 от Регламент (ЕС) № 1305/2013 (област с поставен акцент 1В)</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16 520,00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378,03</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4 370,00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2 280,00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52,17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2 030,00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46,45</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2A</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2A</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T4: процент на земеделските стопанства, получаващи подпомагане по ПРСР за инвестиции в преструктуриране или модернизация (област с поставен акцент 2A)</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0,72</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133,38</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0,55</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101,88</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0,54</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0,66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122,26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0,37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68,54</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0,26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48,16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0,25</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46,31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0,25</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46,31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0,25</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46,31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0,29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53,72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0,22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40,75</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0,29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53,72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0,38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70,39</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0,31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57,43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0,31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57,43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0,30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55,57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20,38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29,64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7,41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2A</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1 132 465 050,84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194,98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417 151 852,83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71,82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580 817 608,00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2 556 630,00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131,12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154 486,49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7,92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1 949 788,60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139 079,00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15,90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874 527,10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O12 - Брой на участниците в обучения</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1 566,00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261,00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9 557 467,00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112,44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5 474 690,36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64,41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8 500 000,00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O13 - Брой на консултираните бенефициери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10 599,00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148,65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7 130,00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878 196 315,00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208,89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293 968 754,00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69,93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420 402 898,70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723 919 897,00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110,64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654 275 464,20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293 465 124,00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418 038 192,80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2 038,00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101,90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M04.3</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29 965 859,90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M06</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116 757 111,00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146,85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78 324 357,00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98,51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79 506 176,50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M06</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78 324 357,00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98,51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79 506 176,50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M06.3</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8 230,00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195,95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4 200,00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M16</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5 547 611,00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234,89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994 241,98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42,10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2 361 837,80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81 371 995,00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212,81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38 235 323,00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99,99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38 237 487,40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M22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38 477 921,84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128,86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29 859 419,00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M22</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31 000,00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2B</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2B</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T5: процент на земеделските стопанства, разполагащи с бизнес план за развитие/инвестиции за млади земеделски стопани, подпомагани по ПРСР (област с поставен акцент 2Б)</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1,09</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109,14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1,09</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109,14</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100,13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100,13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0,98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98,13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0,97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97,13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0,97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97,13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0,97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97,13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101,13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0,99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99,13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18 864,81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1 888 979,31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0,94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94,12</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0,73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73,10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0,73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73,10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0,74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74,10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0,74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74,10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0,42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42,06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2B</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351 695 115,00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206,37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146 337 094,34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85,87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170 422 350,30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1 651 824,00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310,02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123 564,11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532 809,10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123 564,00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532 809,10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O12 - Брой на участниците в обучения</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1 566,00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391,50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3 572 744,00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136,10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1 878 983,23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71,58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2 624 999,80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O13 - Брой на консултираните бенефициери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1 848,00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256,67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720,00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207 387 508,00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249,33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64 658 508,00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77,73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83 179 298,20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134 172 269,00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96,78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138 632 163,60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344,00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132,31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260,00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M06</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139 083 039,00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165,41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79 676 039,00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94,76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84 085 243,20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M06</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79 676 039,00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94,76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84 085 243,20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M06.1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79 676 039,00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94,76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84 085 243,20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M06.1</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4 031,00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108,95</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3 700,00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2C+</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2C+</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Фирми, получили подпомагане  (брой)</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32,00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32,00</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20,00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2C+</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24 529 256,00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142,08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6 120 411,00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35,45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17 264 706,00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M08</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24 529 256,00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142,08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6 120 411,00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35,45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17 264 706,00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M08.6</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6 120 411,00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35,45</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17 264 706,00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3A</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3A</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T6: процент на земеделските стопанства, получаващи подпомагане по схеми за качество, местни пазари и къси вериги на доставки и групи/организации на производителите (област с поставен акцент 3A)</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0,13</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332,16</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0,12</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306,61</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0,04</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332,16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306,61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306,61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306,61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332,16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306,61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306,61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306,61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0,05</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127,76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0,05</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127,76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76,65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76,65</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3A</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720 503 897,60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173,20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168 883 844,73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40,60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415 983 974,80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381 840,00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582,67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14 980,58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22,86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65 533,30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14 981,00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22,86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65 533,30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O12 - Брой на участниците в обучения</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1 721,00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1 075,63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770 001,60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128,33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589 482,06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98,25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600 000,30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O13 - Брой на консултираните бенефициери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5 065,00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2 200,00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660 777 783,00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171,55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130 710 279,00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33,93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385 189 274,90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275 178 228,18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35,74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770 047 871,80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M04.1</w:t>
            </w:r>
          </w:p>
          <w:p>
            <w:pPr>
              <w:keepNext/>
              <w:spacing w:before="60" w:after="60"/>
              <w:jc w:val="left"/>
              <w:rPr>
                <w:b w:val="0"/>
                <w:sz w:val="16"/>
              </w:rPr>
            </w:pPr>
            <w:r>
              <w:rPr>
                <w:b w:val="0"/>
                <w:sz w:val="16"/>
              </w:rPr>
              <w:t>M04.2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O3 - Брой на действията/операциите,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365,00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110,61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M09</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16 771 469,00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256,49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14 906 208,69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227,97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6 538 724,20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M09</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O3 - Брой на действията/операциите,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50,00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M09</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O9 - Брой земеделски стопанства, които участват в подпомаганите схеми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309,23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40 255 163,00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179,78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22 376 067,73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99,93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22 391 536,50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M16</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1 547 641,00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129,09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286 826,67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23,92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1 198 905,60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M16.4</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O9 - Брой земеделски стопанства, които участват в подпомаганите схеми</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15,00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3B</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3B</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T7: процент на стопанствата, които участват в схеми за управление на риска (област с поставен акцент 3Б)</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0,01</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61,75</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0,02</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Брой на участниците в обучения по Мярка 1 "Трансфер на знания и действия за осведомяване " (number)</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1 721,00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860,50</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200,00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114,00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203,00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101,50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3B</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18 374 547,80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106,81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8 822 644,79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51,29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17 202 690,60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2 538 128,00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250,47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36 417,00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3,59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1 013 355,30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36 417,00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3,59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1 013 355,30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O12 - Брой на участниците в обучения</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1 721,00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137,68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1 250,00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774 049,80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129,01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589 481,78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98,25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600 000,30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O13 - Брой на консултираните бенефициери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4 931,00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2 143,91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M05</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15 062 370,00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96,62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8 196 746,01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52,58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15 589 335,00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M05.1</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38,00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63,33</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60,00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Приоритет P4</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P4</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T13: процент на горската земя, обхваната от договори за управление с цел подобряване на управлението на почвите и/или предотвратяване на почвената ерозия (област с поставен акцент 4В)</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T8: процент на гори или други залесени райони, обхванати от договори за управление в подкрепа на биологичното разнообразие (област с поставен акцент 4А)</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T12: процент на земеделската земя, обхваната от договори за управление с цел подобряване на управлението на почвите и/или предотвратяване на почвената ерозия (област с поставен акцент 4В)</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303,43</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1,32</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303,43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160,06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169,16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169,16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172,95</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188,12</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186,61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1,35</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102,41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T10: процент на земеделската земя, обхваната от договори за управление с цел подобряване на управлението на водите (област с поставен акцент 4Б)</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303,43</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1,32</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303,43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160,06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169,16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169,16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172,95</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188,12</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186,61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1,35</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102,41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T9: процент на земеделската земя, обхваната от договори за управление в подкрепа на биологичното разнообразие и/или ландшафти (област с поставен акцент 4А)</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17,97</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148,11</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12,13</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17,97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148,11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13,03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107,40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14,19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116,96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13,82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113,91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13,94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114,90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13,60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112,09</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16,47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135,75</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14,79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121,90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P4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2 287 432 339,50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209,67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1 065 942 066,52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97,70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1 090 986 875,40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1 563 482,00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165,46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70 502,54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7,46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944 920,00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39 159,00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16,66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235 043,00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O12 - Брой на участниците в обучения</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1 341,00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311,86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430,00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4 639 242,50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127,10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3 214 888,18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88,08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3 650 000,00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O13 - Брой на консултираните бенефициери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8 008,00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234,15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3 420,00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66 731 049,00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132,09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10 893 810,00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21,56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50 518 987,00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18 073 236,00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21,47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84 198 312,40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O3 - Брой на действията/операциите,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280,00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M08</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36 022 347,00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214,52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26 478 939,81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157,69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16 791 949,40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M08.3</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26 478 939,81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157,69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16 791 949,40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M08.3</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85,00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M10</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587 165 880,00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258,11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234 505 795,95</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103,09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227 484 616,00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O5 - Обща площ (ha)</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14 397,00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12,74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113 000,00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430 390 039,00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207,47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207 917 592,34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207 443 439,00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O5 - Обща площ (ha)</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1 614,00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7,02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M11.2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O5 - Обща площ (ha)</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5 208,00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17,96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419 660 772,00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211,65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198 169 179,79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99,95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198 276 037,00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O5 - Обща площ (ha)</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385 000,00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M13</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738 044 891,00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192,29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383 889 275,15</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100,02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383 814 675,00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M13.1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O5 - Обща площ (ha)</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310 000,00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M13.2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O5 - Обща площ (ha)</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220 000,00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M13.3</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O5 - Обща площ (ha)</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M16</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3 214 637,00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155,88</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802 082,76</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38,89</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2 062 252,00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5A</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5A</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T14: процент на поливните площи, преминаващи към по-ефективна напоителна система (област с поставен акцент 5А)</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24,78</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64,00</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38,72</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6,82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17,62</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5A</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37 511 909,20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26,61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26 835 209,39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19,04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140 966 021,40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1 772 974,00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239,79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82 695,00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739 390,70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82 695,00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14,49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570 770,70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O12 - Брой на участниците в обучения</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1 721,00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200,12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860,00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660 971,20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153,71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353 171,72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82,13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429 999,90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O13 - Брой на консултираните бенефициери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7 788,00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811,25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960,00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34 223 889,00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24,59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26 266 178,06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18,88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139 157 085,20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81 132 529,00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46,82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173 270 594,50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O5 - Обща площ (ha)</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22 404,63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64,01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35 000,00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M04.1</w:t>
            </w:r>
          </w:p>
          <w:p>
            <w:pPr>
              <w:keepNext/>
              <w:spacing w:before="60" w:after="60"/>
              <w:jc w:val="left"/>
              <w:rPr>
                <w:b w:val="0"/>
                <w:sz w:val="16"/>
              </w:rPr>
            </w:pPr>
            <w:r>
              <w:rPr>
                <w:b w:val="0"/>
                <w:sz w:val="16"/>
              </w:rPr>
              <w:t>M04.3</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O3 - Брой на действията/операциите,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161,67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M16</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854 075,00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133,54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133 164,61</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20,82</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639 545,60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5B</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5B</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T15: общи инвестиции за енергийна ефективност (в евро) (област с поставен акцент 5Б)</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328 034 983,00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111,43</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331 412 978,00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112,58</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294 373 873,60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394 456 616,00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134,00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228 186 819,00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77,52</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269 485 411,00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91,55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183 167 962,00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62,22</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233 163 689,00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79,21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157 799 514,37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53,61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156 313 715,13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53,10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100 171 594,00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34,03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86 645 751,01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29,43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18 659 464,00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6,34</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55 240 936,00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18,77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7 750 600,00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2,63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13 557 418,00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4,61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8 612 674,23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3 442 239,96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442 716,77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0,15</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5B</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221 327 527,00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131,47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111 630 332,31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66,31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168 345 628,50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234 478,00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94,56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14 981,00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247 974,60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14 981,00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45,34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33 042,70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O12 - Брой на участниците в обучения</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1 721,00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2 151,25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1 754 034,00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175,40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1 193 187,97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119,32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1 000 000,00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O13 - Брой на консултираните бенефициери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8 777,00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828,02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1 060,00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218 848 664,00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131,26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110 350 848,06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66,18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166 732 451,70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331 412 978,00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110,81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299 072 735,30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M04.1</w:t>
            </w:r>
          </w:p>
          <w:p>
            <w:pPr>
              <w:keepNext/>
              <w:spacing w:before="60" w:after="60"/>
              <w:jc w:val="left"/>
              <w:rPr>
                <w:b w:val="0"/>
                <w:sz w:val="16"/>
              </w:rPr>
            </w:pPr>
            <w:r>
              <w:rPr>
                <w:b w:val="0"/>
                <w:sz w:val="16"/>
              </w:rPr>
              <w:t>M04.2</w:t>
            </w:r>
          </w:p>
          <w:p>
            <w:pPr>
              <w:keepNext/>
              <w:spacing w:before="60" w:after="60"/>
              <w:jc w:val="left"/>
              <w:rPr>
                <w:b w:val="0"/>
                <w:sz w:val="16"/>
              </w:rPr>
            </w:pPr>
            <w:r>
              <w:rPr>
                <w:b w:val="0"/>
                <w:sz w:val="16"/>
              </w:rPr>
              <w:t>M04.3</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O3 - Брой на действията/операциите,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376,00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94,00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M16</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490 351,00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134,27</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71 315,28</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19,53</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365 202,20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5C</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5C</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T16: общ размер на инвестициите в производство на енергия от възобновяеми източници (в евро) (област с поставен акцент 5В)</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109 601 967,00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94,58</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73 349 621,46</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63,29</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115 887 288,00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11 723 342,00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10,12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12 309 767,00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10,62</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6 015 773,22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2 658 229,00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2,29</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10 207 875,38</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8,81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10 207 875,00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8,81</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13 126 087,93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11,33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8 971 153,00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7,74</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430 701,00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0,37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430 701,00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0,37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4 445 644,00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298 382,00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0,26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3 679 321,00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2 616 176,94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435 866,93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0,38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435 866,93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0,38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5C</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49 862 422,00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55,56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12 076 209,73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13,46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89 741 033,00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300 596,00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909,72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14 981,00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45,34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33 042,70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14 981,00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45,34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33 042,70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O12 - Брой на участниците в обучения</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1 721,00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1 323,85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1 754 034,00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153,70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1 193 187,97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104,56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1 141 202,90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O13 - Брой на консултираните бенефициери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9 233,00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1 742,08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530,00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45 295 849,00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91,03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9 184 689,75</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18,46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49 760 307,00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70 571 645,00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72,08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97 901 920,90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M04.1</w:t>
            </w:r>
          </w:p>
          <w:p>
            <w:pPr>
              <w:keepNext/>
              <w:spacing w:before="60" w:after="60"/>
              <w:jc w:val="left"/>
              <w:rPr>
                <w:b w:val="0"/>
                <w:sz w:val="16"/>
              </w:rPr>
            </w:pPr>
            <w:r>
              <w:rPr>
                <w:b w:val="0"/>
                <w:sz w:val="16"/>
              </w:rPr>
              <w:t>M04.3</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O3 - Брой на действията/операциите,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34,00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M07</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1 508 549,00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3,94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1 414 544,00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3,70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38 243 676,00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M07.2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O3 - Брой на действията/операциите,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23,33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M07.2</w:t>
            </w:r>
          </w:p>
          <w:p>
            <w:pPr>
              <w:keepNext/>
              <w:spacing w:before="60" w:after="60"/>
              <w:jc w:val="left"/>
              <w:rPr>
                <w:b w:val="0"/>
                <w:sz w:val="16"/>
              </w:rPr>
            </w:pPr>
            <w:r>
              <w:rPr>
                <w:b w:val="0"/>
                <w:sz w:val="16"/>
              </w:rPr>
              <w:t>M07.3</w:t>
            </w:r>
          </w:p>
          <w:p>
            <w:pPr>
              <w:keepNext/>
              <w:spacing w:before="60" w:after="60"/>
              <w:jc w:val="left"/>
              <w:rPr>
                <w:b w:val="0"/>
                <w:sz w:val="16"/>
              </w:rPr>
            </w:pPr>
            <w:r>
              <w:rPr>
                <w:b w:val="0"/>
                <w:sz w:val="16"/>
              </w:rPr>
              <w:t>M07.4</w:t>
            </w:r>
          </w:p>
          <w:p>
            <w:pPr>
              <w:keepNext/>
              <w:spacing w:before="60" w:after="60"/>
              <w:jc w:val="left"/>
              <w:rPr>
                <w:b w:val="0"/>
                <w:sz w:val="16"/>
              </w:rPr>
            </w:pPr>
            <w:r>
              <w:rPr>
                <w:b w:val="0"/>
                <w:sz w:val="16"/>
              </w:rPr>
              <w:t>M07.5</w:t>
            </w:r>
          </w:p>
          <w:p>
            <w:pPr>
              <w:keepNext/>
              <w:spacing w:before="60" w:after="60"/>
              <w:jc w:val="left"/>
              <w:rPr>
                <w:b w:val="0"/>
                <w:sz w:val="16"/>
              </w:rPr>
            </w:pPr>
            <w:r>
              <w:rPr>
                <w:b w:val="0"/>
                <w:sz w:val="16"/>
              </w:rPr>
              <w:t>M07.6</w:t>
            </w:r>
          </w:p>
          <w:p>
            <w:pPr>
              <w:keepNext/>
              <w:spacing w:before="60" w:after="60"/>
              <w:jc w:val="left"/>
              <w:rPr>
                <w:b w:val="0"/>
                <w:sz w:val="16"/>
              </w:rPr>
            </w:pPr>
            <w:r>
              <w:rPr>
                <w:b w:val="0"/>
                <w:sz w:val="16"/>
              </w:rPr>
              <w:t>M07.7</w:t>
            </w:r>
          </w:p>
          <w:p>
            <w:pPr>
              <w:keepNext/>
              <w:spacing w:before="60" w:after="60"/>
              <w:jc w:val="left"/>
              <w:rPr>
                <w:b w:val="0"/>
                <w:sz w:val="16"/>
              </w:rPr>
            </w:pPr>
            <w:r>
              <w:rPr>
                <w:b w:val="0"/>
                <w:sz w:val="16"/>
              </w:rPr>
              <w:t>M07.8</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5 555 952,92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14,53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38 243 676,00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M16</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1 003 394,00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178,28</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268 807,01</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47,76</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562 804,40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5D</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5D</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T18: процент на земеделската земя, обхваната от договори за управление за намаляване на емисиите на парникови газове и/или на амоняк (област с поставен акцент 5Г)</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0,70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447,55</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0,16</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0,70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447,55</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0,70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447,55</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0,70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447,55</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0,62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396,40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0,64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409,19</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0,67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428,37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0,63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402,80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0,54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345,26</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T17: процент на ЖЕ, засегнати от инвестиции в управление на добитък с оглед намаляване на емисиите на парникови газове и/или на амоняк (област с поставен акцент 5Г)</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0,09</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51,73</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0,17</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51,73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5D</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75 213 902,00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180,71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37 037 302,57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88,98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41 622 266,30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419 488,00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156,64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16 353,41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6,11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267 811,10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14 981,00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20,32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73 721,70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O12 - Брой на участниците в обучения</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1 721,00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819,52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1 754 034,00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153,70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1 193 187,97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104,56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1 141 202,90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O13 - Брой на консултираните бенефициери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9 233,00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366,39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2 520,00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3 574 152,00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462,18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685 071,00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88,59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773 326,70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20 488 935,00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1 589,67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1 288 877,50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M04.1</w:t>
            </w:r>
          </w:p>
          <w:p>
            <w:pPr>
              <w:keepNext/>
              <w:spacing w:before="60" w:after="60"/>
              <w:jc w:val="left"/>
              <w:rPr>
                <w:b w:val="0"/>
                <w:sz w:val="16"/>
              </w:rPr>
            </w:pPr>
            <w:r>
              <w:rPr>
                <w:b w:val="0"/>
                <w:sz w:val="16"/>
              </w:rPr>
              <w:t>M04.3</w:t>
            </w:r>
          </w:p>
          <w:p>
            <w:pPr>
              <w:keepNext/>
              <w:spacing w:before="60" w:after="60"/>
              <w:jc w:val="left"/>
              <w:rPr>
                <w:b w:val="0"/>
                <w:sz w:val="16"/>
              </w:rPr>
            </w:pPr>
            <w:r>
              <w:rPr>
                <w:b w:val="0"/>
                <w:sz w:val="16"/>
              </w:rPr>
              <w:t>M04.4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O3 - Брой на действията/операциите,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70,00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M04.1</w:t>
            </w:r>
          </w:p>
          <w:p>
            <w:pPr>
              <w:keepNext/>
              <w:spacing w:before="60" w:after="60"/>
              <w:jc w:val="left"/>
              <w:rPr>
                <w:b w:val="0"/>
                <w:sz w:val="16"/>
              </w:rPr>
            </w:pPr>
            <w:r>
              <w:rPr>
                <w:b w:val="0"/>
                <w:sz w:val="16"/>
              </w:rPr>
              <w:t>M04.3</w:t>
            </w:r>
          </w:p>
          <w:p>
            <w:pPr>
              <w:keepNext/>
              <w:spacing w:before="60" w:after="60"/>
              <w:jc w:val="left"/>
              <w:rPr>
                <w:b w:val="0"/>
                <w:sz w:val="16"/>
              </w:rPr>
            </w:pPr>
            <w:r>
              <w:rPr>
                <w:b w:val="0"/>
                <w:sz w:val="16"/>
              </w:rPr>
              <w:t>M04.4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O8 - Брой на подпомаганите животински единици (ЖЕ)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1 000,00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50,00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M10</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68 942 657,00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178,30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34 997 550,59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90,51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38 666 666,70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O5 - Обща площ (ha)</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M16</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523 571,00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67,71</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145 139,60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18,77</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773 258,90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5E</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5E</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T19: процент от земеделските и горските земи, обхванати от договори за управление, допринасящи за улавяне и съхранение на въглерод (област с поставен акцент 5Д)</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5E</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6 428 423,00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131,97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2 919 384,50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59,93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4 870 942,00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1 011 664,00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50 539,80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505 374,90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36 417,00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18,19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200 234,10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M01.1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O12 - Брой на участниците в обучения</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1 721,00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688,40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250,00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1 754 034,00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153,70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1 193 187,70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104,56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1 141 202,90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O13 - Брой на консултираните бенефициери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9 233,00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366,39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2 520,00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M08</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3 619 671,00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114,01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1 675 657,00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52,78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3 174 837,50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M08.1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607 181,00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78,07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777 778,70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M08.1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O5 - Обща площ (ha)</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M08.4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1 068 476,00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44,57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2 397 058,80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M16</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43 054,00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86,93</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49 526,70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6A</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6A</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T20: работни места, разкрити в подпомогнатите проекти (област с поставен акцент 6А)</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3 628,00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103,66</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3 500,00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3 296,00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94,17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2 094,00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59,83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1 882,00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53,77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1 224,00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34,97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972,00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27,77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706,00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20,17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6,69</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6A</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80 334 127,00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207,96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23 841 624,40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61,72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38 629 844,10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M06</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74 444 730,00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227,31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19 961 266,40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60,95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32 750 111,60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M06</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O2 - Общ размер на инвестициите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42 164 376,86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62,30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67 680 317,90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M06.2</w:t>
            </w:r>
          </w:p>
          <w:p>
            <w:pPr>
              <w:keepNext/>
              <w:spacing w:before="60" w:after="60"/>
              <w:jc w:val="left"/>
              <w:rPr>
                <w:b w:val="0"/>
                <w:sz w:val="16"/>
              </w:rPr>
            </w:pPr>
            <w:r>
              <w:rPr>
                <w:b w:val="0"/>
                <w:sz w:val="16"/>
              </w:rPr>
              <w:t>M06.4</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155,00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36,90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420,00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3 890 357,00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100,26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3 880 358,00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100,00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3 880 357,50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M21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M22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1 999 040,00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99,98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1 999 375,00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M22</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O4 - Брой на стопанствата/бенефициерите,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120,00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6B</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6B</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T23: работни места, разкрити в подпомогнатите проекти (Leader) (област с поставен акцент 6Б)</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143,00</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23,83</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600,00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143,00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23,83</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216,00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36,00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T22: процент от населението в селските райони, което се възползва от подобрените услуги/инфраструктура (област с поставен акцент 6Б)</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82,34</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246,84</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33,36</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76,79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230,20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70,34</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210,87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46,09</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138,17</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38,06</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114,10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16,21</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48,59</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4,57</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13,70</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T21: процент от населението в селските райони, обхванато от стратегии за местно развитие (област с поставен акцент 6Б)</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27,53</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120,18</w:t>
            </w: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22,91</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27,53</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120,18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16,42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71,68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16,42</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71,68</w:t>
            </w: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Показател за изпълнението</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Поети ангажименти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500" w:type="pct"/>
            <w:tcBorders>
              <w:bottom w:val="single" w:sz="4" w:space="0" w:color="auto"/>
            </w:tcBorders>
            <w:shd w:val="clear" w:color="auto" w:fill="C0C0C0"/>
            <w:noWrap w:val="0"/>
            <w:tcMar>
              <w:top w:w="20" w:type="dxa"/>
              <w:left w:w="20" w:type="dxa"/>
              <w:bottom w:w="20" w:type="dxa"/>
            </w:tcMar>
            <w:vAlign w:val="center"/>
          </w:tcPr>
          <w:p>
            <w:pPr>
              <w:keepNext/>
              <w:spacing w:before="60" w:after="60"/>
              <w:jc w:val="center"/>
              <w:rPr>
                <w:b w:val="0"/>
                <w:sz w:val="16"/>
              </w:rPr>
            </w:pPr>
            <w:r>
              <w:rPr>
                <w:b w:val="0"/>
                <w:sz w:val="16"/>
              </w:rPr>
              <w:t>Планирано за 2023 г.</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sz w:val="16"/>
              </w:rPr>
              <w:t>6B</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1 623 742 693,10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170,92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693 981 500,00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73,05</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950 017 620,60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M07</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1 294 352 655,00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165,18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597 082 118,00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76,20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783 585 491,20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M07.1</w:t>
            </w:r>
          </w:p>
          <w:p>
            <w:pPr>
              <w:keepNext/>
              <w:spacing w:before="60" w:after="60"/>
              <w:jc w:val="left"/>
              <w:rPr>
                <w:b w:val="0"/>
                <w:sz w:val="16"/>
              </w:rPr>
            </w:pPr>
            <w:r>
              <w:rPr>
                <w:b w:val="0"/>
                <w:sz w:val="16"/>
              </w:rPr>
              <w:t>M07.2</w:t>
            </w:r>
          </w:p>
          <w:p>
            <w:pPr>
              <w:keepNext/>
              <w:spacing w:before="60" w:after="60"/>
              <w:jc w:val="left"/>
              <w:rPr>
                <w:b w:val="0"/>
                <w:sz w:val="16"/>
              </w:rPr>
            </w:pPr>
            <w:r>
              <w:rPr>
                <w:b w:val="0"/>
                <w:sz w:val="16"/>
              </w:rPr>
              <w:t>M07.4</w:t>
            </w:r>
          </w:p>
          <w:p>
            <w:pPr>
              <w:keepNext/>
              <w:spacing w:before="60" w:after="60"/>
              <w:jc w:val="left"/>
              <w:rPr>
                <w:b w:val="0"/>
                <w:sz w:val="16"/>
              </w:rPr>
            </w:pPr>
            <w:r>
              <w:rPr>
                <w:b w:val="0"/>
                <w:sz w:val="16"/>
              </w:rPr>
              <w:t>M07.5</w:t>
            </w:r>
          </w:p>
          <w:p>
            <w:pPr>
              <w:keepNext/>
              <w:spacing w:before="60" w:after="60"/>
              <w:jc w:val="left"/>
              <w:rPr>
                <w:b w:val="0"/>
                <w:sz w:val="16"/>
              </w:rPr>
            </w:pPr>
            <w:r>
              <w:rPr>
                <w:b w:val="0"/>
                <w:sz w:val="16"/>
              </w:rPr>
              <w:t>M07.6</w:t>
            </w:r>
          </w:p>
          <w:p>
            <w:pPr>
              <w:keepNext/>
              <w:spacing w:before="60" w:after="60"/>
              <w:jc w:val="left"/>
              <w:rPr>
                <w:b w:val="0"/>
                <w:sz w:val="16"/>
              </w:rPr>
            </w:pPr>
            <w:r>
              <w:rPr>
                <w:b w:val="0"/>
                <w:sz w:val="16"/>
              </w:rPr>
              <w:t>M07.7</w:t>
            </w:r>
          </w:p>
          <w:p>
            <w:pPr>
              <w:keepNext/>
              <w:spacing w:before="60" w:after="60"/>
              <w:jc w:val="left"/>
              <w:rPr>
                <w:b w:val="0"/>
                <w:sz w:val="16"/>
              </w:rPr>
            </w:pPr>
            <w:r>
              <w:rPr>
                <w:b w:val="0"/>
                <w:sz w:val="16"/>
              </w:rPr>
              <w:t>M07.8</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O15 - Брой на жителите, които се ползват от подобрени услуги/инфраструктура (ИТ или други)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4 924 479,00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246,84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1 995 000,00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M07.2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O3 - Брой на действията/операциите,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704,00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83,81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840,00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M07.6</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O3 - Брой на действията/операциите, получаващи подкрепа</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62,00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200,00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M19</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329 390 038,10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197,91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96 899 382,00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58,22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166 432 129,40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M19</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O18 - Брой на жителите, обхванати от местните групи за действие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1 646 588,00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1 370 000,00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M19</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O19 - Брой на избраните местни групи за действие</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64,00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106,67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60,00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M19.1</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4 963 712,00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90,74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5 470 116,40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M19.2</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56 393 239,00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47,94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117 639 892,80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M19.3</w:t>
            </w:r>
          </w:p>
        </w:tc>
        <w:tc>
          <w:tcPr>
            <w:tcW w:w="10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3 024 267,00</w:t>
            </w: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58,24</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5 193 207,80</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M19.4</w:t>
            </w:r>
          </w:p>
        </w:tc>
        <w:tc>
          <w:tcPr>
            <w:tcW w:w="1050" w:type="pct"/>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r>
              <w:rPr>
                <w:b w:val="0"/>
                <w:sz w:val="16"/>
              </w:rPr>
              <w:t>O1 - Общо публични разходи</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2014-2024</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32 518 164,00</w:t>
            </w: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85,28</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r>
              <w:rPr>
                <w:b w:val="0"/>
                <w:sz w:val="16"/>
              </w:rPr>
              <w:t>38 128 912,40</w:t>
            </w:r>
          </w:p>
        </w:tc>
      </w:tr>
    </w:tbl>
    <w:p>
      <w:pPr>
        <w:spacing w:before="60" w:after="60"/>
        <w:jc w:val="center"/>
        <w:rPr>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321"/>
        <w:gridCol w:w="1321"/>
        <w:gridCol w:w="1321"/>
        <w:gridCol w:w="1321"/>
        <w:gridCol w:w="1321"/>
        <w:gridCol w:w="1321"/>
        <w:gridCol w:w="1321"/>
        <w:gridCol w:w="1321"/>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gridSpan w:val="8"/>
            <w:tcBorders>
              <w:bottom w:val="single" w:sz="4" w:space="0" w:color="auto"/>
            </w:tcBorders>
            <w:shd w:val="clear" w:color="auto" w:fill="808080"/>
            <w:noWrap w:val="0"/>
            <w:tcMar>
              <w:top w:w="20" w:type="dxa"/>
              <w:left w:w="20" w:type="dxa"/>
              <w:bottom w:w="20" w:type="dxa"/>
            </w:tcMar>
            <w:vAlign w:val="center"/>
          </w:tcPr>
          <w:p>
            <w:pPr>
              <w:keepNext/>
              <w:spacing w:before="60" w:after="60"/>
              <w:jc w:val="center"/>
              <w:rPr>
                <w:b/>
                <w:sz w:val="20"/>
              </w:rPr>
            </w:pPr>
            <w:r>
              <w:rPr>
                <w:b/>
                <w:sz w:val="20"/>
              </w:rPr>
              <w:t>Акцентирана област 6C</w:t>
            </w:r>
          </w:p>
        </w:tc>
      </w:tr>
      <w:tr>
        <w:tblPrEx>
          <w:tblW w:w="5000" w:type="pct"/>
          <w:tblCellMar>
            <w:left w:w="108" w:type="dxa"/>
            <w:right w:w="108" w:type="dxa"/>
          </w:tblCellMar>
        </w:tblPrEx>
        <w:trPr>
          <w:trHeight w:hRule="auto" w:val="0"/>
        </w:trPr>
        <w:tc>
          <w:tcPr>
            <w:tcW w:w="2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FA/M</w:t>
            </w:r>
          </w:p>
        </w:tc>
        <w:tc>
          <w:tcPr>
            <w:tcW w:w="10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Наименование на целевия показател</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Период</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Въз основа на одобреното (ако е приложимо)</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Реализирани</w:t>
            </w:r>
          </w:p>
        </w:tc>
        <w:tc>
          <w:tcPr>
            <w:tcW w:w="50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Усвояване (%)</w:t>
            </w:r>
          </w:p>
        </w:tc>
        <w:tc>
          <w:tcPr>
            <w:tcW w:w="750" w:type="pct"/>
            <w:tcBorders>
              <w:bottom w:val="single" w:sz="4" w:space="0" w:color="auto"/>
            </w:tcBorders>
            <w:shd w:val="clear" w:color="auto" w:fill="E6E6E6"/>
            <w:noWrap w:val="0"/>
            <w:tcMar>
              <w:top w:w="20" w:type="dxa"/>
              <w:left w:w="20" w:type="dxa"/>
              <w:bottom w:w="20" w:type="dxa"/>
            </w:tcMar>
            <w:vAlign w:val="center"/>
          </w:tcPr>
          <w:p>
            <w:pPr>
              <w:keepNext/>
              <w:spacing w:before="60" w:after="60"/>
              <w:jc w:val="center"/>
              <w:rPr>
                <w:b w:val="0"/>
                <w:sz w:val="16"/>
              </w:rPr>
            </w:pPr>
            <w:r>
              <w:rPr>
                <w:b w:val="0"/>
                <w:sz w:val="16"/>
              </w:rPr>
              <w:t>Цел за 2025 г.</w:t>
            </w:r>
          </w:p>
        </w:tc>
      </w:tr>
      <w:tr>
        <w:tblPrEx>
          <w:tblW w:w="5000" w:type="pct"/>
          <w:tblCellMar>
            <w:left w:w="108" w:type="dxa"/>
            <w:right w:w="108" w:type="dxa"/>
          </w:tblCellMar>
        </w:tblPrEx>
        <w:trPr>
          <w:trHeight w:hRule="auto" w:val="0"/>
        </w:trPr>
        <w:tc>
          <w:tcPr>
            <w:tcW w:w="20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6C</w:t>
            </w:r>
          </w:p>
        </w:tc>
        <w:tc>
          <w:tcPr>
            <w:tcW w:w="10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r>
              <w:rPr>
                <w:b w:val="0"/>
                <w:sz w:val="16"/>
              </w:rPr>
              <w:t>T24: процент от населението в селските райони, което се възползва от нови или подобрени услуги/инфраструктура (ИКТ) (област с поставен акцент 6В)</w:t>
            </w: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2014-2024</w:t>
            </w: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dashSmallGap"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val="restar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r>
              <w:rPr>
                <w:b w:val="0"/>
                <w:sz w:val="16"/>
              </w:rPr>
              <w:t>0,00</w:t>
            </w: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2014-2023</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2014-2022</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2014-2021</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2014-2020</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2014-2019</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2014-2018</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2014-2017</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center"/>
              <w:rPr>
                <w:b w:val="0"/>
                <w:sz w:val="16"/>
              </w:rPr>
            </w:pPr>
            <w:r>
              <w:rPr>
                <w:b w:val="0"/>
                <w:sz w:val="16"/>
              </w:rPr>
              <w:t>2014-2016</w:t>
            </w: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keepNext/>
              <w:spacing w:before="60" w:after="60"/>
              <w:jc w:val="right"/>
              <w:rPr>
                <w:b w:val="0"/>
                <w:sz w:val="16"/>
              </w:rPr>
            </w:pPr>
          </w:p>
        </w:tc>
      </w:tr>
      <w:tr>
        <w:tblPrEx>
          <w:tblW w:w="5000" w:type="pct"/>
          <w:tblCellMar>
            <w:left w:w="108" w:type="dxa"/>
            <w:right w:w="108" w:type="dxa"/>
          </w:tblCellMar>
        </w:tblPrEx>
        <w:trPr>
          <w:trHeight w:hRule="auto" w:val="0"/>
        </w:trPr>
        <w:tc>
          <w:tcPr>
            <w:tcW w:w="20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p>
        </w:tc>
        <w:tc>
          <w:tcPr>
            <w:tcW w:w="105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lef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center"/>
              <w:rPr>
                <w:b w:val="0"/>
                <w:sz w:val="16"/>
              </w:rPr>
            </w:pPr>
            <w:r>
              <w:rPr>
                <w:b w:val="0"/>
                <w:sz w:val="16"/>
              </w:rPr>
              <w:t>2014-2015</w:t>
            </w: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500" w:type="pct"/>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c>
          <w:tcPr>
            <w:tcW w:w="750" w:type="pct"/>
            <w:vMerge/>
            <w:tcBorders>
              <w:bottom w:val="single" w:sz="4" w:space="0" w:color="auto"/>
            </w:tcBorders>
            <w:shd w:val="clear" w:color="auto" w:fill="FFFFFF"/>
            <w:noWrap w:val="0"/>
            <w:tcMar>
              <w:top w:w="20" w:type="dxa"/>
              <w:left w:w="20" w:type="dxa"/>
              <w:bottom w:w="20" w:type="dxa"/>
            </w:tcMar>
            <w:vAlign w:val="center"/>
          </w:tcPr>
          <w:p>
            <w:pPr>
              <w:spacing w:before="60" w:after="60"/>
              <w:jc w:val="right"/>
              <w:rPr>
                <w:b w:val="0"/>
                <w:sz w:val="16"/>
              </w:rPr>
            </w:pPr>
          </w:p>
        </w:tc>
      </w:tr>
    </w:tbl>
    <w:p>
      <w:pPr>
        <w:spacing w:before="60" w:after="60"/>
        <w:jc w:val="center"/>
        <w:rPr>
          <w:b/>
          <w:sz w:val="20"/>
        </w:rPr>
      </w:pPr>
    </w:p>
    <w:p>
      <w:pPr>
        <w:spacing w:before="60" w:after="60"/>
        <w:jc w:val="center"/>
        <w:sectPr>
          <w:pgMar w:top="900" w:right="900" w:bottom="900" w:left="900" w:header="720" w:footer="720"/>
          <w:cols w:space="720"/>
        </w:sectPr>
      </w:pPr>
    </w:p>
    <w:p>
      <w:pPr>
        <w:pStyle w:val="Subtitle"/>
        <w:rPr>
          <w:b w:val="0"/>
          <w:i w:val="0"/>
        </w:rPr>
      </w:pPr>
      <w:bookmarkStart w:id="33" w:name="_Toc256000033"/>
      <w:r>
        <w:rPr>
          <w:b w:val="0"/>
          <w:i w:val="0"/>
        </w:rPr>
        <w:t>Документи</w:t>
      </w:r>
      <w:bookmarkEnd w:id="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1584"/>
        <w:gridCol w:w="1584"/>
        <w:gridCol w:w="1584"/>
        <w:gridCol w:w="1584"/>
        <w:gridCol w:w="1584"/>
        <w:gridCol w:w="1584"/>
        <w:gridCol w:w="1584"/>
        <w:gridCol w:w="1584"/>
        <w:gridCol w:w="1584"/>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hRule="auto" w:val="0"/>
        </w:trPr>
        <w:tc>
          <w:tcPr>
            <w:tcW w:w="750" w:type="pct"/>
            <w:shd w:val="clear" w:color="auto" w:fill="C0C0C0"/>
            <w:noWrap w:val="0"/>
            <w:tcMar>
              <w:top w:w="60" w:type="dxa"/>
            </w:tcMar>
            <w:vAlign w:val="top"/>
          </w:tcPr>
          <w:p>
            <w:pPr>
              <w:jc w:val="center"/>
              <w:rPr>
                <w:b/>
                <w:i w:val="0"/>
                <w:sz w:val="20"/>
              </w:rPr>
            </w:pPr>
            <w:r>
              <w:rPr>
                <w:b/>
                <w:i w:val="0"/>
                <w:sz w:val="20"/>
              </w:rPr>
              <w:t>Заглавие на документа</w:t>
            </w:r>
          </w:p>
        </w:tc>
        <w:tc>
          <w:tcPr>
            <w:tcW w:w="750" w:type="pct"/>
            <w:shd w:val="clear" w:color="auto" w:fill="C0C0C0"/>
            <w:noWrap w:val="0"/>
            <w:tcMar>
              <w:top w:w="60" w:type="dxa"/>
            </w:tcMar>
            <w:vAlign w:val="top"/>
          </w:tcPr>
          <w:p>
            <w:pPr>
              <w:jc w:val="center"/>
              <w:rPr>
                <w:b/>
                <w:i w:val="0"/>
                <w:sz w:val="20"/>
              </w:rPr>
            </w:pPr>
            <w:r>
              <w:rPr>
                <w:b/>
                <w:i w:val="0"/>
                <w:sz w:val="20"/>
              </w:rPr>
              <w:t>Вид документ</w:t>
            </w:r>
          </w:p>
        </w:tc>
        <w:tc>
          <w:tcPr>
            <w:tcW w:w="750" w:type="pct"/>
            <w:shd w:val="clear" w:color="auto" w:fill="C0C0C0"/>
            <w:noWrap w:val="0"/>
            <w:tcMar>
              <w:top w:w="60" w:type="dxa"/>
            </w:tcMar>
            <w:vAlign w:val="top"/>
          </w:tcPr>
          <w:p>
            <w:pPr>
              <w:jc w:val="center"/>
              <w:rPr>
                <w:b/>
                <w:i w:val="0"/>
                <w:sz w:val="20"/>
              </w:rPr>
            </w:pPr>
            <w:r>
              <w:rPr>
                <w:b/>
                <w:i w:val="0"/>
                <w:sz w:val="20"/>
              </w:rPr>
              <w:t>Дата на документа</w:t>
            </w:r>
          </w:p>
        </w:tc>
        <w:tc>
          <w:tcPr>
            <w:tcW w:w="750" w:type="pct"/>
            <w:shd w:val="clear" w:color="auto" w:fill="C0C0C0"/>
            <w:noWrap w:val="0"/>
            <w:tcMar>
              <w:top w:w="60" w:type="dxa"/>
            </w:tcMar>
            <w:vAlign w:val="top"/>
          </w:tcPr>
          <w:p>
            <w:pPr>
              <w:jc w:val="center"/>
              <w:rPr>
                <w:b/>
                <w:i w:val="0"/>
                <w:sz w:val="20"/>
              </w:rPr>
            </w:pPr>
            <w:r>
              <w:rPr>
                <w:b/>
                <w:i w:val="0"/>
                <w:sz w:val="20"/>
              </w:rPr>
              <w:t>Локален референтен номер</w:t>
            </w:r>
          </w:p>
        </w:tc>
        <w:tc>
          <w:tcPr>
            <w:tcW w:w="750" w:type="pct"/>
            <w:shd w:val="clear" w:color="auto" w:fill="C0C0C0"/>
            <w:noWrap w:val="0"/>
            <w:tcMar>
              <w:top w:w="60" w:type="dxa"/>
            </w:tcMar>
            <w:vAlign w:val="top"/>
          </w:tcPr>
          <w:p>
            <w:pPr>
              <w:jc w:val="center"/>
              <w:rPr>
                <w:b/>
                <w:i w:val="0"/>
                <w:sz w:val="20"/>
              </w:rPr>
            </w:pPr>
            <w:r>
              <w:rPr>
                <w:b/>
                <w:i w:val="0"/>
                <w:sz w:val="20"/>
              </w:rPr>
              <w:t>Референтен номер на Комисията</w:t>
            </w:r>
          </w:p>
        </w:tc>
        <w:tc>
          <w:tcPr>
            <w:tcW w:w="750" w:type="pct"/>
            <w:shd w:val="clear" w:color="auto" w:fill="C0C0C0"/>
            <w:noWrap w:val="0"/>
            <w:tcMar>
              <w:top w:w="60" w:type="dxa"/>
            </w:tcMar>
            <w:vAlign w:val="top"/>
          </w:tcPr>
          <w:p>
            <w:pPr>
              <w:jc w:val="center"/>
              <w:rPr>
                <w:b/>
                <w:i w:val="0"/>
                <w:sz w:val="20"/>
              </w:rPr>
            </w:pPr>
            <w:r>
              <w:rPr>
                <w:b/>
                <w:i w:val="0"/>
                <w:sz w:val="20"/>
              </w:rPr>
              <w:t>Контролна сума</w:t>
            </w:r>
          </w:p>
        </w:tc>
        <w:tc>
          <w:tcPr>
            <w:tcW w:w="750" w:type="pct"/>
            <w:shd w:val="clear" w:color="auto" w:fill="C0C0C0"/>
            <w:noWrap w:val="0"/>
            <w:tcMar>
              <w:top w:w="60" w:type="dxa"/>
            </w:tcMar>
            <w:vAlign w:val="top"/>
          </w:tcPr>
          <w:p>
            <w:pPr>
              <w:jc w:val="center"/>
              <w:rPr>
                <w:b/>
                <w:i w:val="0"/>
                <w:sz w:val="20"/>
              </w:rPr>
            </w:pPr>
            <w:r>
              <w:rPr>
                <w:b/>
                <w:i w:val="0"/>
                <w:sz w:val="20"/>
              </w:rPr>
              <w:t>Файлове</w:t>
            </w:r>
          </w:p>
        </w:tc>
        <w:tc>
          <w:tcPr>
            <w:tcW w:w="750" w:type="pct"/>
            <w:shd w:val="clear" w:color="auto" w:fill="C0C0C0"/>
            <w:noWrap w:val="0"/>
            <w:tcMar>
              <w:top w:w="60" w:type="dxa"/>
            </w:tcMar>
            <w:vAlign w:val="top"/>
          </w:tcPr>
          <w:p>
            <w:pPr>
              <w:jc w:val="center"/>
              <w:rPr>
                <w:b/>
                <w:i w:val="0"/>
                <w:sz w:val="20"/>
              </w:rPr>
            </w:pPr>
            <w:r>
              <w:rPr>
                <w:b/>
                <w:i w:val="0"/>
                <w:sz w:val="20"/>
              </w:rPr>
              <w:t>Дата на изпращане</w:t>
            </w:r>
          </w:p>
        </w:tc>
        <w:tc>
          <w:tcPr>
            <w:tcW w:w="750" w:type="pct"/>
            <w:shd w:val="clear" w:color="auto" w:fill="C0C0C0"/>
            <w:noWrap w:val="0"/>
            <w:tcMar>
              <w:top w:w="60" w:type="dxa"/>
            </w:tcMar>
            <w:vAlign w:val="top"/>
          </w:tcPr>
          <w:p>
            <w:pPr>
              <w:jc w:val="center"/>
              <w:rPr>
                <w:b w:val="0"/>
                <w:i w:val="0"/>
                <w:sz w:val="20"/>
              </w:rPr>
            </w:pPr>
            <w:r>
              <w:rPr>
                <w:b/>
                <w:i w:val="0"/>
                <w:sz w:val="20"/>
              </w:rPr>
              <w:t>Изпратено от</w:t>
            </w:r>
          </w:p>
        </w:tc>
      </w:tr>
      <w:tr>
        <w:tblPrEx>
          <w:tblW w:w="5000" w:type="pct"/>
          <w:tblCellMar>
            <w:left w:w="108" w:type="dxa"/>
            <w:right w:w="108" w:type="dxa"/>
          </w:tblCellMar>
        </w:tblPrEx>
        <w:trPr>
          <w:trHeight w:hRule="auto" w:val="0"/>
        </w:trPr>
        <w:tc>
          <w:tcPr>
            <w:tcW w:w="750" w:type="pct"/>
            <w:shd w:val="clear" w:color="auto" w:fill="FFFFFF"/>
            <w:noWrap w:val="0"/>
            <w:tcMar>
              <w:top w:w="60" w:type="dxa"/>
            </w:tcMar>
            <w:vAlign w:val="top"/>
          </w:tcPr>
          <w:p>
            <w:pPr>
              <w:jc w:val="left"/>
              <w:rPr>
                <w:b w:val="0"/>
                <w:i w:val="0"/>
                <w:sz w:val="16"/>
              </w:rPr>
            </w:pPr>
            <w:r>
              <w:rPr>
                <w:b w:val="0"/>
                <w:i w:val="0"/>
                <w:sz w:val="16"/>
              </w:rPr>
              <w:t>AIR Financial Annex 2014BG06RDNP001</w:t>
            </w:r>
          </w:p>
        </w:tc>
        <w:tc>
          <w:tcPr>
            <w:tcW w:w="750" w:type="pct"/>
            <w:shd w:val="clear" w:color="auto" w:fill="FFFFFF"/>
            <w:noWrap w:val="0"/>
            <w:tcMar>
              <w:top w:w="60" w:type="dxa"/>
            </w:tcMar>
            <w:vAlign w:val="top"/>
          </w:tcPr>
          <w:p>
            <w:pPr>
              <w:jc w:val="left"/>
              <w:rPr>
                <w:b w:val="0"/>
                <w:i w:val="0"/>
                <w:sz w:val="16"/>
              </w:rPr>
            </w:pPr>
            <w:r>
              <w:rPr>
                <w:b w:val="0"/>
                <w:i w:val="0"/>
                <w:sz w:val="16"/>
              </w:rPr>
              <w:t>Финансово приложение (системно)</w:t>
            </w:r>
          </w:p>
        </w:tc>
        <w:tc>
          <w:tcPr>
            <w:tcW w:w="750" w:type="pct"/>
            <w:shd w:val="clear" w:color="auto" w:fill="FFFFFF"/>
            <w:noWrap w:val="0"/>
            <w:tcMar>
              <w:top w:w="60" w:type="dxa"/>
            </w:tcMar>
            <w:vAlign w:val="top"/>
          </w:tcPr>
          <w:p>
            <w:pPr>
              <w:jc w:val="left"/>
              <w:rPr>
                <w:b w:val="0"/>
                <w:i w:val="0"/>
                <w:sz w:val="16"/>
              </w:rPr>
            </w:pPr>
            <w:r>
              <w:rPr>
                <w:b w:val="0"/>
                <w:i w:val="0"/>
                <w:sz w:val="16"/>
              </w:rPr>
              <w:t>11-08-2025</w:t>
            </w:r>
          </w:p>
        </w:tc>
        <w:tc>
          <w:tcPr>
            <w:tcW w:w="750" w:type="pct"/>
            <w:shd w:val="clear" w:color="auto" w:fill="FFFFFF"/>
            <w:noWrap w:val="0"/>
            <w:tcMar>
              <w:top w:w="60" w:type="dxa"/>
            </w:tcMar>
            <w:vAlign w:val="top"/>
          </w:tcPr>
          <w:p>
            <w:pPr>
              <w:jc w:val="left"/>
              <w:rPr>
                <w:b w:val="0"/>
                <w:i w:val="0"/>
                <w:sz w:val="16"/>
              </w:rPr>
            </w:pPr>
          </w:p>
        </w:tc>
        <w:tc>
          <w:tcPr>
            <w:tcW w:w="750" w:type="pct"/>
            <w:shd w:val="clear" w:color="auto" w:fill="FFFFFF"/>
            <w:noWrap w:val="0"/>
            <w:tcMar>
              <w:top w:w="60" w:type="dxa"/>
            </w:tcMar>
            <w:vAlign w:val="top"/>
          </w:tcPr>
          <w:p>
            <w:pPr>
              <w:jc w:val="left"/>
              <w:rPr>
                <w:b w:val="0"/>
                <w:i w:val="0"/>
                <w:sz w:val="16"/>
              </w:rPr>
            </w:pPr>
            <w:r>
              <w:rPr>
                <w:b w:val="0"/>
                <w:i w:val="0"/>
                <w:sz w:val="16"/>
              </w:rPr>
              <w:t>Ares(2025)6649389</w:t>
            </w:r>
          </w:p>
        </w:tc>
        <w:tc>
          <w:tcPr>
            <w:tcW w:w="750" w:type="pct"/>
            <w:shd w:val="clear" w:color="auto" w:fill="FFFFFF"/>
            <w:noWrap w:val="0"/>
            <w:tcMar>
              <w:top w:w="60" w:type="dxa"/>
            </w:tcMar>
            <w:vAlign w:val="top"/>
          </w:tcPr>
          <w:p>
            <w:pPr>
              <w:jc w:val="left"/>
              <w:rPr>
                <w:b w:val="0"/>
                <w:i w:val="0"/>
                <w:sz w:val="16"/>
              </w:rPr>
            </w:pPr>
            <w:r>
              <w:rPr>
                <w:b w:val="0"/>
                <w:i w:val="0"/>
                <w:sz w:val="16"/>
              </w:rPr>
              <w:t>605220994</w:t>
            </w:r>
          </w:p>
        </w:tc>
        <w:tc>
          <w:tcPr>
            <w:tcW w:w="750" w:type="pct"/>
            <w:shd w:val="clear" w:color="auto" w:fill="FFFFFF"/>
            <w:noWrap w:val="0"/>
            <w:tcMar>
              <w:top w:w="60" w:type="dxa"/>
            </w:tcMar>
            <w:vAlign w:val="top"/>
          </w:tcPr>
          <w:p>
            <w:pPr>
              <w:jc w:val="left"/>
              <w:rPr>
                <w:b w:val="0"/>
                <w:i w:val="0"/>
                <w:sz w:val="16"/>
              </w:rPr>
            </w:pPr>
            <w:r>
              <w:rPr>
                <w:b w:val="0"/>
                <w:i w:val="0"/>
                <w:sz w:val="16"/>
              </w:rPr>
              <w:t>AIRfinancialAnnex2014BG06RDNP001_bg.pdf</w:t>
            </w:r>
          </w:p>
        </w:tc>
        <w:tc>
          <w:tcPr>
            <w:tcW w:w="750" w:type="pct"/>
            <w:shd w:val="clear" w:color="auto" w:fill="FFFFFF"/>
            <w:noWrap w:val="0"/>
            <w:tcMar>
              <w:top w:w="60" w:type="dxa"/>
            </w:tcMar>
            <w:vAlign w:val="top"/>
          </w:tcPr>
          <w:p>
            <w:pPr>
              <w:jc w:val="left"/>
              <w:rPr>
                <w:b w:val="0"/>
                <w:i w:val="0"/>
                <w:sz w:val="16"/>
              </w:rPr>
            </w:pPr>
            <w:r>
              <w:rPr>
                <w:b w:val="0"/>
                <w:i w:val="0"/>
                <w:sz w:val="16"/>
              </w:rPr>
              <w:t>15-08-2025</w:t>
            </w:r>
          </w:p>
        </w:tc>
        <w:tc>
          <w:tcPr>
            <w:tcW w:w="750" w:type="pct"/>
            <w:shd w:val="clear" w:color="auto" w:fill="FFFFFF"/>
            <w:noWrap w:val="0"/>
            <w:tcMar>
              <w:top w:w="60" w:type="dxa"/>
            </w:tcMar>
            <w:vAlign w:val="top"/>
          </w:tcPr>
          <w:p>
            <w:pPr>
              <w:jc w:val="left"/>
              <w:rPr>
                <w:b w:val="0"/>
                <w:i w:val="0"/>
                <w:sz w:val="16"/>
              </w:rPr>
            </w:pPr>
            <w:r>
              <w:rPr>
                <w:b w:val="0"/>
                <w:i w:val="0"/>
                <w:sz w:val="16"/>
              </w:rPr>
              <w:t>nivnovel</w:t>
            </w:r>
          </w:p>
        </w:tc>
      </w:tr>
      <w:tr>
        <w:tblPrEx>
          <w:tblW w:w="5000" w:type="pct"/>
          <w:tblCellMar>
            <w:left w:w="108" w:type="dxa"/>
            <w:right w:w="108" w:type="dxa"/>
          </w:tblCellMar>
        </w:tblPrEx>
        <w:trPr>
          <w:trHeight w:hRule="auto" w:val="0"/>
        </w:trPr>
        <w:tc>
          <w:tcPr>
            <w:tcW w:w="750" w:type="pct"/>
            <w:shd w:val="clear" w:color="auto" w:fill="FFFFFF"/>
            <w:noWrap w:val="0"/>
            <w:tcMar>
              <w:top w:w="60" w:type="dxa"/>
            </w:tcMar>
            <w:vAlign w:val="top"/>
          </w:tcPr>
          <w:p>
            <w:pPr>
              <w:jc w:val="left"/>
              <w:rPr>
                <w:b w:val="0"/>
                <w:i w:val="0"/>
                <w:sz w:val="16"/>
              </w:rPr>
            </w:pPr>
            <w:r>
              <w:rPr>
                <w:b w:val="0"/>
                <w:i w:val="0"/>
                <w:sz w:val="16"/>
              </w:rPr>
              <w:t>Citizens summary 2024</w:t>
            </w:r>
          </w:p>
        </w:tc>
        <w:tc>
          <w:tcPr>
            <w:tcW w:w="750" w:type="pct"/>
            <w:shd w:val="clear" w:color="auto" w:fill="FFFFFF"/>
            <w:noWrap w:val="0"/>
            <w:tcMar>
              <w:top w:w="60" w:type="dxa"/>
            </w:tcMar>
            <w:vAlign w:val="top"/>
          </w:tcPr>
          <w:p>
            <w:pPr>
              <w:jc w:val="left"/>
              <w:rPr>
                <w:b w:val="0"/>
                <w:i w:val="0"/>
                <w:sz w:val="16"/>
              </w:rPr>
            </w:pPr>
            <w:r>
              <w:rPr>
                <w:b w:val="0"/>
                <w:i w:val="0"/>
                <w:sz w:val="16"/>
              </w:rPr>
              <w:t>Резюме за гражданите</w:t>
            </w:r>
          </w:p>
        </w:tc>
        <w:tc>
          <w:tcPr>
            <w:tcW w:w="750" w:type="pct"/>
            <w:shd w:val="clear" w:color="auto" w:fill="FFFFFF"/>
            <w:noWrap w:val="0"/>
            <w:tcMar>
              <w:top w:w="60" w:type="dxa"/>
            </w:tcMar>
            <w:vAlign w:val="top"/>
          </w:tcPr>
          <w:p>
            <w:pPr>
              <w:jc w:val="left"/>
              <w:rPr>
                <w:b w:val="0"/>
                <w:i w:val="0"/>
                <w:sz w:val="16"/>
              </w:rPr>
            </w:pPr>
            <w:r>
              <w:rPr>
                <w:b w:val="0"/>
                <w:i w:val="0"/>
                <w:sz w:val="16"/>
              </w:rPr>
              <w:t>05-05-2025</w:t>
            </w:r>
          </w:p>
        </w:tc>
        <w:tc>
          <w:tcPr>
            <w:tcW w:w="750" w:type="pct"/>
            <w:shd w:val="clear" w:color="auto" w:fill="FFFFFF"/>
            <w:noWrap w:val="0"/>
            <w:tcMar>
              <w:top w:w="60" w:type="dxa"/>
            </w:tcMar>
            <w:vAlign w:val="top"/>
          </w:tcPr>
          <w:p>
            <w:pPr>
              <w:jc w:val="left"/>
              <w:rPr>
                <w:b w:val="0"/>
                <w:i w:val="0"/>
                <w:sz w:val="16"/>
              </w:rPr>
            </w:pPr>
          </w:p>
        </w:tc>
        <w:tc>
          <w:tcPr>
            <w:tcW w:w="750" w:type="pct"/>
            <w:shd w:val="clear" w:color="auto" w:fill="FFFFFF"/>
            <w:noWrap w:val="0"/>
            <w:tcMar>
              <w:top w:w="60" w:type="dxa"/>
            </w:tcMar>
            <w:vAlign w:val="top"/>
          </w:tcPr>
          <w:p>
            <w:pPr>
              <w:jc w:val="left"/>
              <w:rPr>
                <w:b w:val="0"/>
                <w:i w:val="0"/>
                <w:sz w:val="16"/>
              </w:rPr>
            </w:pPr>
            <w:r>
              <w:rPr>
                <w:b w:val="0"/>
                <w:i w:val="0"/>
                <w:sz w:val="16"/>
              </w:rPr>
              <w:t>Ares(2025)6649389</w:t>
            </w:r>
          </w:p>
        </w:tc>
        <w:tc>
          <w:tcPr>
            <w:tcW w:w="750" w:type="pct"/>
            <w:shd w:val="clear" w:color="auto" w:fill="FFFFFF"/>
            <w:noWrap w:val="0"/>
            <w:tcMar>
              <w:top w:w="60" w:type="dxa"/>
            </w:tcMar>
            <w:vAlign w:val="top"/>
          </w:tcPr>
          <w:p>
            <w:pPr>
              <w:jc w:val="left"/>
              <w:rPr>
                <w:b w:val="0"/>
                <w:i w:val="0"/>
                <w:sz w:val="16"/>
              </w:rPr>
            </w:pPr>
            <w:r>
              <w:rPr>
                <w:b w:val="0"/>
                <w:i w:val="0"/>
                <w:sz w:val="16"/>
              </w:rPr>
              <w:t>823731606</w:t>
            </w:r>
          </w:p>
        </w:tc>
        <w:tc>
          <w:tcPr>
            <w:tcW w:w="750" w:type="pct"/>
            <w:shd w:val="clear" w:color="auto" w:fill="FFFFFF"/>
            <w:noWrap w:val="0"/>
            <w:tcMar>
              <w:top w:w="60" w:type="dxa"/>
            </w:tcMar>
            <w:vAlign w:val="top"/>
          </w:tcPr>
          <w:p>
            <w:pPr>
              <w:jc w:val="left"/>
              <w:rPr>
                <w:b w:val="0"/>
                <w:i w:val="0"/>
                <w:sz w:val="16"/>
              </w:rPr>
            </w:pPr>
            <w:r>
              <w:rPr>
                <w:b w:val="0"/>
                <w:i w:val="0"/>
                <w:sz w:val="16"/>
              </w:rPr>
              <w:t>Citizens summary 2024</w:t>
            </w:r>
          </w:p>
        </w:tc>
        <w:tc>
          <w:tcPr>
            <w:tcW w:w="750" w:type="pct"/>
            <w:shd w:val="clear" w:color="auto" w:fill="FFFFFF"/>
            <w:noWrap w:val="0"/>
            <w:tcMar>
              <w:top w:w="60" w:type="dxa"/>
            </w:tcMar>
            <w:vAlign w:val="top"/>
          </w:tcPr>
          <w:p>
            <w:pPr>
              <w:jc w:val="left"/>
              <w:rPr>
                <w:b w:val="0"/>
                <w:i w:val="0"/>
                <w:sz w:val="16"/>
              </w:rPr>
            </w:pPr>
            <w:r>
              <w:rPr>
                <w:b w:val="0"/>
                <w:i w:val="0"/>
                <w:sz w:val="16"/>
              </w:rPr>
              <w:t>15-08-2025</w:t>
            </w:r>
          </w:p>
        </w:tc>
        <w:tc>
          <w:tcPr>
            <w:tcW w:w="750" w:type="pct"/>
            <w:shd w:val="clear" w:color="auto" w:fill="FFFFFF"/>
            <w:noWrap w:val="0"/>
            <w:tcMar>
              <w:top w:w="60" w:type="dxa"/>
            </w:tcMar>
            <w:vAlign w:val="top"/>
          </w:tcPr>
          <w:p>
            <w:pPr>
              <w:jc w:val="left"/>
              <w:rPr>
                <w:b w:val="0"/>
                <w:i w:val="0"/>
                <w:sz w:val="16"/>
              </w:rPr>
            </w:pPr>
            <w:r>
              <w:rPr>
                <w:b w:val="0"/>
                <w:i w:val="0"/>
                <w:sz w:val="16"/>
              </w:rPr>
              <w:t>nivnovel</w:t>
            </w:r>
          </w:p>
        </w:tc>
      </w:tr>
    </w:tbl>
    <w:p>
      <w:pPr>
        <w:rPr>
          <w:b/>
          <w:i w:val="0"/>
        </w:rPr>
        <w:sectPr>
          <w:pgSz w:w="15840" w:h="12240" w:orient="landscape"/>
          <w:pgMar w:top="900" w:right="900" w:bottom="900" w:left="900" w:header="720" w:footer="720"/>
          <w:cols w:space="720"/>
        </w:sectPr>
      </w:pPr>
    </w:p>
    <w:p>
      <w:pPr>
        <w:rPr>
          <w:b/>
          <w:i w:val="0"/>
        </w:rPr>
      </w:pPr>
    </w:p>
    <w:sectPr>
      <w:type w:val="nextPage"/>
      <w:pgSz w:w="15840" w:h="12240" w:orient="landscape"/>
      <w:pgMar w:top="900" w:right="900" w:bottom="900" w:left="900" w:header="720" w:footer="72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embedRegular r:id="rId1" w:fontKey="{2E588B75-22D1-45E5-B0E9-589424C0663B}"/>
    <w:embedBold r:id="rId2" w:fontKey="{8E72235E-913C-4287-9B5F-4816F5A08692}"/>
    <w:embedItalic r:id="rId3" w:fontKey="{33D6AFE7-3352-4FA3-A63C-C5FAF746024E}"/>
  </w:font>
  <w:font w:name="Symbol">
    <w:panose1 w:val="05050102010706020507"/>
    <w:charset w:val="02"/>
    <w:family w:val="roman"/>
    <w:pitch w:val="variable"/>
    <w:sig w:usb0="00000000" w:usb1="10000000" w:usb2="00000000" w:usb3="00000000" w:csb0="80000000" w:csb1="00000000"/>
    <w:embedRegular r:id="rId4" w:fontKey="{F97A8ABF-63FC-4CD1-A2E4-ECA0D509F591}"/>
  </w:font>
  <w:font w:name="Arial">
    <w:panose1 w:val="020B0604020202020204"/>
    <w:charset w:val="00"/>
    <w:family w:val="swiss"/>
    <w:pitch w:val="variable"/>
    <w:sig w:usb0="E0002AFF" w:usb1="C0007843" w:usb2="00000009" w:usb3="00000000" w:csb0="000001FF" w:csb1="00000000"/>
    <w:embedRegular r:id="rId5" w:fontKey="{D181FF57-7597-4762-B0F8-E5F65152A5A3}"/>
  </w:font>
  <w:font w:name="Calibri">
    <w:panose1 w:val="020F0502020204030204"/>
    <w:charset w:val="00"/>
    <w:family w:val="swiss"/>
    <w:pitch w:val="variable"/>
    <w:sig w:usb0="E10002FF" w:usb1="4000ACFF" w:usb2="00000009" w:usb3="00000000" w:csb0="0000019F" w:csb1="00000000"/>
    <w:embedRegular r:id="rId6" w:fontKey="{FB235960-076C-4CB9-B491-8A2DA04420DB}"/>
  </w:font>
  <w:font w:name="Tahoma">
    <w:panose1 w:val="020B0604030504040204"/>
    <w:charset w:val="00"/>
    <w:family w:val="swiss"/>
    <w:pitch w:val="variable"/>
    <w:sig w:usb0="E1002EFF" w:usb1="C000605B" w:usb2="00000029" w:usb3="00000000" w:csb0="000101FF" w:csb1="00000000"/>
    <w:embedRegular r:id="rId7" w:fontKey="{BAA35674-817F-47C2-B807-E55AB1CA2A1F}"/>
  </w:font>
  <w:font w:name="Courier New">
    <w:panose1 w:val="02070309020205020404"/>
    <w:charset w:val="00"/>
    <w:family w:val="modern"/>
    <w:pitch w:val="fixed"/>
    <w:sig w:usb0="E0002AFF" w:usb1="C0007843" w:usb2="00000009" w:usb3="00000000" w:csb0="000001FF" w:csb1="00000000"/>
    <w:embedRegular r:id="rId8" w:fontKey="{8E9C2DA9-37CC-4B64-A9AC-248813329E74}"/>
  </w:font>
  <w:font w:name="Wingdings">
    <w:panose1 w:val="05000000000000000000"/>
    <w:charset w:val="02"/>
    <w:family w:val="auto"/>
    <w:pitch w:val="variable"/>
    <w:sig w:usb0="00000000" w:usb1="10000000" w:usb2="00000000" w:usb3="00000000" w:csb0="80000000" w:csb1="00000000"/>
    <w:embedRegular r:id="rId9" w:fontKey="{EE85888F-E875-4966-A985-CFDB97C42625}"/>
  </w:font>
  <w:font w:name="Cambria">
    <w:charset w:val="00"/>
    <w:family w:val="auto"/>
    <w:pitch w:val="default"/>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1E0A">
    <w:pPr>
      <w:pStyle w:val="Footer"/>
      <w:jc w:val="center"/>
    </w:pPr>
    <w:r>
      <w:fldChar w:fldCharType="begin"/>
    </w:r>
    <w:r>
      <w:instrText>PAGE</w:instrText>
    </w:r>
    <w:r>
      <w:fldChar w:fldCharType="separate"/>
    </w:r>
    <w:r>
      <w:t>115</w:t>
    </w:r>
    <w: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1E0A">
    <w:pPr>
      <w:pStyle w:val="Footer"/>
      <w:jc w:val="center"/>
    </w:pPr>
    <w:r>
      <w:fldChar w:fldCharType="begin"/>
    </w:r>
    <w:r>
      <w:instrText xml:space="preserve"> PAGE   \* MERGEFORMAT </w:instrText>
    </w:r>
    <w:r>
      <w:fldChar w:fldCharType="separate"/>
    </w:r>
    <w:r w:rsidR="00ED13A4">
      <w:rPr>
        <w:noProof/>
      </w:rPr>
      <w:t>1</w:t>
    </w:r>
    <w:r>
      <w:rPr>
        <w:noProof/>
      </w:rPr>
      <w:fldChar w:fldCharType="end"/>
    </w:r>
  </w:p>
  <w:p w:rsidR="00B21E0A">
    <w:pPr>
      <w:pStyle w:val="Foote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1E0A" w:rsidRPr="004551CD">
    <w:pPr>
      <w:pStyle w:val="Header"/>
      <w:spacing w:after="0"/>
      <w:rPr>
        <w:lang w:val="fr-BE"/>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EA58E78E"/>
    <w:lvl w:ilvl="0">
      <w:start w:val="1"/>
      <w:numFmt w:val="decimal"/>
      <w:pStyle w:val="ListNumber5"/>
      <w:lvlText w:val="%1."/>
      <w:lvlJc w:val="left"/>
      <w:pPr>
        <w:tabs>
          <w:tab w:val="num" w:pos="1492"/>
        </w:tabs>
        <w:ind w:left="1492" w:hanging="360"/>
      </w:pPr>
    </w:lvl>
  </w:abstractNum>
  <w:abstractNum w:abstractNumId="1">
    <w:nsid w:val="FFFFFF80"/>
    <w:multiLevelType w:val="singleLevel"/>
    <w:tmpl w:val="E7A64A6A"/>
    <w:lvl w:ilvl="0">
      <w:start w:val="1"/>
      <w:numFmt w:val="bullet"/>
      <w:pStyle w:val="ListBullet5"/>
      <w:lvlText w:val=""/>
      <w:lvlJc w:val="left"/>
      <w:pPr>
        <w:tabs>
          <w:tab w:val="num" w:pos="1492"/>
        </w:tabs>
        <w:ind w:left="1492" w:hanging="360"/>
      </w:pPr>
      <w:rPr>
        <w:rFonts w:ascii="Symbol" w:hAnsi="Symbol" w:hint="default"/>
      </w:rPr>
    </w:lvl>
  </w:abstractNum>
  <w:abstractNum w:abstractNumId="2">
    <w:nsid w:val="1B1530A4"/>
    <w:multiLevelType w:val="multilevel"/>
    <w:tmpl w:val="8CE23BCC"/>
    <w:lvl w:ilvl="0">
      <w:start w:val="1"/>
      <w:numFmt w:val="decimal"/>
      <w:pStyle w:val="ListNumber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nsid w:val="1C7B624F"/>
    <w:multiLevelType w:val="singleLevel"/>
    <w:tmpl w:val="55144760"/>
    <w:name w:val="ListDash 1222"/>
    <w:lvl w:ilvl="0">
      <w:start w:val="1"/>
      <w:numFmt w:val="bullet"/>
      <w:lvlText w:val="-"/>
      <w:lvlJc w:val="left"/>
      <w:pPr>
        <w:tabs>
          <w:tab w:val="num" w:pos="283"/>
        </w:tabs>
        <w:ind w:left="283" w:hanging="283"/>
      </w:pPr>
      <w:rPr>
        <w:rFonts w:ascii="Symbol" w:hAnsi="Symbol" w:cs="Times New Roman" w:hint="default"/>
      </w:rPr>
    </w:lvl>
  </w:abstractNum>
  <w:abstractNum w:abstractNumId="4">
    <w:nsid w:val="22DD3599"/>
    <w:multiLevelType w:val="multilevel"/>
    <w:tmpl w:val="4EAA5BA6"/>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6">
    <w:nsid w:val="2CAB4527"/>
    <w:multiLevelType w:val="multilevel"/>
    <w:tmpl w:val="26C24C12"/>
    <w:lvl w:ilvl="0">
      <w:start w:val="1"/>
      <w:numFmt w:val="decimal"/>
      <w:pStyle w:val="ListNumber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8">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nsid w:val="36324F1E"/>
    <w:multiLevelType w:val="singleLevel"/>
    <w:tmpl w:val="E7764108"/>
    <w:name w:val="List Dash 1222"/>
    <w:lvl w:ilvl="0">
      <w:start w:val="1"/>
      <w:numFmt w:val="bullet"/>
      <w:lvlText w:val="-"/>
      <w:lvlJc w:val="left"/>
      <w:pPr>
        <w:tabs>
          <w:tab w:val="num" w:pos="283"/>
        </w:tabs>
        <w:ind w:left="283" w:hanging="283"/>
      </w:pPr>
      <w:rPr>
        <w:rFonts w:ascii="Symbol" w:hAnsi="Symbol" w:cs="Times New Roman" w:hint="default"/>
      </w:rPr>
    </w:lvl>
  </w:abstractNum>
  <w:abstractNum w:abstractNumId="10">
    <w:nsid w:val="37CB1E1C"/>
    <w:multiLevelType w:val="singleLevel"/>
    <w:tmpl w:val="628C12D0"/>
    <w:name w:val="List Dash 1223"/>
    <w:lvl w:ilvl="0">
      <w:start w:val="1"/>
      <w:numFmt w:val="bullet"/>
      <w:lvlText w:val="-"/>
      <w:lvlJc w:val="left"/>
      <w:pPr>
        <w:tabs>
          <w:tab w:val="num" w:pos="283"/>
        </w:tabs>
        <w:ind w:left="283" w:hanging="283"/>
      </w:pPr>
      <w:rPr>
        <w:rFonts w:ascii="Symbol" w:hAnsi="Symbol" w:cs="Times New Roman" w:hint="default"/>
      </w:rPr>
    </w:lvl>
  </w:abstractNum>
  <w:abstractNum w:abstractNumId="11">
    <w:nsid w:val="3AFB6DC8"/>
    <w:multiLevelType w:val="singleLevel"/>
    <w:tmpl w:val="D97CFDF8"/>
    <w:lvl w:ilvl="0">
      <w:start w:val="1"/>
      <w:numFmt w:val="bullet"/>
      <w:pStyle w:val="ListBullet2"/>
      <w:lvlText w:val=""/>
      <w:lvlJc w:val="left"/>
      <w:pPr>
        <w:tabs>
          <w:tab w:val="num" w:pos="1485"/>
        </w:tabs>
        <w:ind w:left="1485" w:hanging="283"/>
      </w:pPr>
      <w:rPr>
        <w:rFonts w:ascii="Symbol" w:hAnsi="Symbol"/>
      </w:rPr>
    </w:lvl>
  </w:abstractNum>
  <w:abstractNum w:abstractNumId="12">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13">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14">
    <w:nsid w:val="52264ABD"/>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53436603"/>
    <w:multiLevelType w:val="multilevel"/>
    <w:tmpl w:val="C23052C8"/>
    <w:lvl w:ilvl="0">
      <w:start w:val="1"/>
      <w:numFmt w:val="decimal"/>
      <w:pStyle w:val="Heading1"/>
      <w:suff w:val="space"/>
      <w:lvlText w:val="%1."/>
      <w:lvlJc w:val="left"/>
      <w:pPr>
        <w:ind w:left="0" w:firstLine="0"/>
      </w:pPr>
      <w:rPr>
        <w:rFonts w:hint="default"/>
      </w:rPr>
    </w:lvl>
    <w:lvl w:ilvl="1">
      <w:start w:val="1"/>
      <w:numFmt w:val="lowerLetter"/>
      <w:pStyle w:val="Heading2"/>
      <w:suff w:val="space"/>
      <w:lvlText w:val="%1.%2)"/>
      <w:lvlJc w:val="left"/>
      <w:pPr>
        <w:ind w:left="993" w:firstLine="0"/>
      </w:pPr>
      <w:rPr>
        <w:rFonts w:hint="default"/>
      </w:rPr>
    </w:lvl>
    <w:lvl w:ilvl="2">
      <w:start w:val="1"/>
      <w:numFmt w:val="decimal"/>
      <w:pStyle w:val="Heading3"/>
      <w:suff w:val="space"/>
      <w:lvlText w:val="%1.%2%3)"/>
      <w:lvlJc w:val="left"/>
      <w:pPr>
        <w:ind w:left="0" w:firstLine="0"/>
      </w:pPr>
      <w:rPr>
        <w:rFonts w:hint="default"/>
        <w:color w:val="auto"/>
      </w:rPr>
    </w:lvl>
    <w:lvl w:ilvl="3">
      <w:start w:val="1"/>
      <w:numFmt w:val="lowerLetter"/>
      <w:pStyle w:val="Heading4"/>
      <w:suff w:val="space"/>
      <w:lvlText w:val="%1.%2%3.%4)"/>
      <w:lvlJc w:val="left"/>
      <w:pPr>
        <w:ind w:left="0" w:firstLine="0"/>
      </w:pPr>
      <w:rPr>
        <w:rFonts w:hint="default"/>
      </w:rPr>
    </w:lvl>
    <w:lvl w:ilvl="4">
      <w:start w:val="1"/>
      <w:numFmt w:val="decimal"/>
      <w:pStyle w:val="Heading5"/>
      <w:suff w:val="space"/>
      <w:lvlText w:val="%1.%2%3.%4%5)"/>
      <w:lvlJc w:val="left"/>
      <w:pPr>
        <w:ind w:left="0" w:firstLine="0"/>
      </w:pPr>
      <w:rPr>
        <w:rFonts w:hint="default"/>
      </w:rPr>
    </w:lvl>
    <w:lvl w:ilvl="5">
      <w:start w:val="1"/>
      <w:numFmt w:val="lowerLetter"/>
      <w:pStyle w:val="Heading6"/>
      <w:suff w:val="space"/>
      <w:lvlText w:val="%1.%2%3.%4%5.%6)"/>
      <w:lvlJc w:val="left"/>
      <w:pPr>
        <w:ind w:left="0" w:firstLine="0"/>
      </w:pPr>
      <w:rPr>
        <w:rFonts w:hint="default"/>
      </w:rPr>
    </w:lvl>
    <w:lvl w:ilvl="6">
      <w:start w:val="1"/>
      <w:numFmt w:val="decimal"/>
      <w:pStyle w:val="Heading7"/>
      <w:suff w:val="space"/>
      <w:lvlText w:val="%1.%2.%3.%4.%5.%6.%7."/>
      <w:lvlJc w:val="left"/>
      <w:pPr>
        <w:ind w:left="0" w:firstLine="0"/>
      </w:pPr>
      <w:rPr>
        <w:rFonts w:hint="default"/>
      </w:rPr>
    </w:lvl>
    <w:lvl w:ilvl="7">
      <w:start w:val="1"/>
      <w:numFmt w:val="lowerLetter"/>
      <w:pStyle w:val="Heading8"/>
      <w:suff w:val="space"/>
      <w:lvlText w:val="%1.%2.%3.%4.%5.%6.%7.%8."/>
      <w:lvlJc w:val="left"/>
      <w:pPr>
        <w:ind w:left="0" w:firstLine="0"/>
      </w:pPr>
      <w:rPr>
        <w:rFonts w:hint="default"/>
      </w:rPr>
    </w:lvl>
    <w:lvl w:ilvl="8">
      <w:start w:val="1"/>
      <w:numFmt w:val="decimal"/>
      <w:pStyle w:val="Heading9"/>
      <w:suff w:val="space"/>
      <w:lvlText w:val="%1.%2.%3.%4.%5.%6.%7.%8.%9."/>
      <w:lvlJc w:val="left"/>
      <w:pPr>
        <w:ind w:left="0" w:firstLine="0"/>
      </w:pPr>
      <w:rPr>
        <w:rFonts w:hint="default"/>
      </w:rPr>
    </w:lvl>
  </w:abstractNum>
  <w:abstractNum w:abstractNumId="16">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17">
    <w:nsid w:val="57594894"/>
    <w:multiLevelType w:val="multilevel"/>
    <w:tmpl w:val="A09AD310"/>
    <w:styleLink w:val="Headings"/>
    <w:lvl w:ilvl="0">
      <w:start w:val="1"/>
      <w:numFmt w:val="decimal"/>
      <w:suff w:val="space"/>
      <w:lvlText w:val="%1."/>
      <w:lvlJc w:val="left"/>
      <w:pPr>
        <w:ind w:left="0" w:firstLine="0"/>
      </w:pPr>
      <w:rPr>
        <w:rFonts w:hint="default"/>
      </w:rPr>
    </w:lvl>
    <w:lvl w:ilvl="1">
      <w:start w:val="1"/>
      <w:numFmt w:val="decimal"/>
      <w:suff w:val="space"/>
      <w:lvlText w:val="%1.%2."/>
      <w:lvlJc w:val="left"/>
      <w:pPr>
        <w:ind w:left="993" w:firstLine="0"/>
      </w:pPr>
      <w:rPr>
        <w:rFonts w:hint="default"/>
      </w:rPr>
    </w:lvl>
    <w:lvl w:ilvl="2">
      <w:start w:val="1"/>
      <w:numFmt w:val="decimal"/>
      <w:suff w:val="space"/>
      <w:lvlText w:val="%1.%2.%3."/>
      <w:lvlJc w:val="left"/>
      <w:pPr>
        <w:ind w:left="0" w:firstLine="0"/>
      </w:pPr>
      <w:rPr>
        <w:rFonts w:hint="default"/>
        <w:color w:val="auto"/>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8">
    <w:nsid w:val="5B8B1E96"/>
    <w:multiLevelType w:val="multilevel"/>
    <w:tmpl w:val="C3AAD27E"/>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nsid w:val="5C405D49"/>
    <w:multiLevelType w:val="multilevel"/>
    <w:tmpl w:val="E3AE3AA0"/>
    <w:numStyleLink w:val="Headings"/>
  </w:abstractNum>
  <w:abstractNum w:abstractNumId="2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21">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22">
    <w:nsid w:val="620F2440"/>
    <w:multiLevelType w:val="singleLevel"/>
    <w:tmpl w:val="6860A420"/>
    <w:lvl w:ilvl="0">
      <w:start w:val="1"/>
      <w:numFmt w:val="bullet"/>
      <w:pStyle w:val="ListBullet3"/>
      <w:lvlText w:val=""/>
      <w:lvlJc w:val="left"/>
      <w:pPr>
        <w:tabs>
          <w:tab w:val="num" w:pos="1485"/>
        </w:tabs>
        <w:ind w:left="1485" w:hanging="283"/>
      </w:pPr>
      <w:rPr>
        <w:rFonts w:ascii="Symbol" w:hAnsi="Symbol"/>
      </w:rPr>
    </w:lvl>
  </w:abstractNum>
  <w:abstractNum w:abstractNumId="23">
    <w:nsid w:val="6DF118C0"/>
    <w:multiLevelType w:val="singleLevel"/>
    <w:tmpl w:val="B90C8B88"/>
    <w:lvl w:ilvl="0">
      <w:start w:val="1"/>
      <w:numFmt w:val="bullet"/>
      <w:pStyle w:val="ListBullet4"/>
      <w:lvlText w:val=""/>
      <w:lvlJc w:val="left"/>
      <w:pPr>
        <w:tabs>
          <w:tab w:val="num" w:pos="1485"/>
        </w:tabs>
        <w:ind w:left="1485" w:hanging="283"/>
      </w:pPr>
      <w:rPr>
        <w:rFonts w:ascii="Symbol" w:hAnsi="Symbol"/>
      </w:rPr>
    </w:lvl>
  </w:abstractNum>
  <w:abstractNum w:abstractNumId="24">
    <w:nsid w:val="6E190441"/>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nsid w:val="722304D7"/>
    <w:multiLevelType w:val="multilevel"/>
    <w:tmpl w:val="9DE2758E"/>
    <w:lvl w:ilvl="0">
      <w:start w:val="1"/>
      <w:numFmt w:val="decimal"/>
      <w:pStyle w:val="ListNumber4"/>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nsid w:val="722304D8"/>
    <w:multiLevelType w:val="multilevel"/>
    <w:tmpl w:val="722304D8"/>
    <w:lvl w:ilvl="0">
      <w:start w:val="1"/>
      <w:numFmt w:val="decimal"/>
      <w:lvlText w:val="%1."/>
      <w:lvlJc w:val="left"/>
      <w:pPr>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722304D9"/>
    <w:multiLevelType w:val="hybridMultilevel"/>
    <w:tmpl w:val="722304D9"/>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8">
    <w:nsid w:val="722304DA"/>
    <w:multiLevelType w:val="hybridMultilevel"/>
    <w:tmpl w:val="722304DA"/>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9">
    <w:nsid w:val="722304DB"/>
    <w:multiLevelType w:val="hybridMultilevel"/>
    <w:tmpl w:val="722304DB"/>
    <w:lvl w:ilvl="0">
      <w:start w:val="1"/>
      <w:numFmt w:val="bullet"/>
      <w:lvlText w:val=""/>
      <w:lvlJc w:val="left"/>
      <w:pPr>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num w:numId="1">
    <w:abstractNumId w:val="1"/>
  </w:num>
  <w:num w:numId="2">
    <w:abstractNumId w:val="0"/>
  </w:num>
  <w:num w:numId="3">
    <w:abstractNumId w:val="12"/>
  </w:num>
  <w:num w:numId="4">
    <w:abstractNumId w:val="5"/>
  </w:num>
  <w:num w:numId="5">
    <w:abstractNumId w:val="11"/>
  </w:num>
  <w:num w:numId="6">
    <w:abstractNumId w:val="22"/>
  </w:num>
  <w:num w:numId="7">
    <w:abstractNumId w:val="23"/>
  </w:num>
  <w:num w:numId="8">
    <w:abstractNumId w:val="7"/>
  </w:num>
  <w:num w:numId="9">
    <w:abstractNumId w:val="21"/>
  </w:num>
  <w:num w:numId="10">
    <w:abstractNumId w:val="20"/>
  </w:num>
  <w:num w:numId="11">
    <w:abstractNumId w:val="13"/>
  </w:num>
  <w:num w:numId="12">
    <w:abstractNumId w:val="16"/>
  </w:num>
  <w:num w:numId="13">
    <w:abstractNumId w:val="4"/>
  </w:num>
  <w:num w:numId="14">
    <w:abstractNumId w:val="8"/>
  </w:num>
  <w:num w:numId="15">
    <w:abstractNumId w:val="2"/>
  </w:num>
  <w:num w:numId="16">
    <w:abstractNumId w:val="6"/>
  </w:num>
  <w:num w:numId="17">
    <w:abstractNumId w:val="25"/>
  </w:num>
  <w:num w:numId="18">
    <w:abstractNumId w:val="17"/>
  </w:num>
  <w:num w:numId="19">
    <w:abstractNumId w:val="19"/>
  </w:num>
  <w:num w:numId="20">
    <w:abstractNumId w:val="15"/>
  </w:num>
  <w:num w:numId="21">
    <w:abstractNumId w:val="18"/>
  </w:num>
  <w:num w:numId="22">
    <w:abstractNumId w:val="14"/>
  </w:num>
  <w:num w:numId="23">
    <w:abstractNumId w:val="24"/>
  </w:num>
  <w:num w:numId="24">
    <w:abstractNumId w:val="26"/>
  </w:num>
  <w:num w:numId="25">
    <w:abstractNumId w:val="27"/>
  </w:num>
  <w:num w:numId="26">
    <w:abstractNumId w:val="28"/>
  </w:num>
  <w:num w:numId="27">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hideSpellingErrors/>
  <w:zoom w:percent="100"/>
  <w:embedTrueTypeFonts/>
  <w:embedSystemFonts/>
  <w:proofState w:grammar="clean"/>
  <w:attachedTemplate r:id="rId1"/>
  <w:stylePaneFormatFilter w:val="3F01"/>
  <w:doNotTrackMoves/>
  <w:defaultTabStop w:val="720"/>
  <w:displayHorizontalDrawingGridEvery w:val="0"/>
  <w:displayVerticalDrawingGridEvery w:val="0"/>
  <w:doNotUseMarginsForDrawingGridOrigin/>
  <w:drawingGridHorizontalOrigin w:val="1701"/>
  <w:drawingGridVerticalOrigin w:val="1984"/>
  <w:noPunctuationKerning/>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538D8"/>
    <w:rsid w:val="00001E6E"/>
    <w:rsid w:val="000025C7"/>
    <w:rsid w:val="00002B97"/>
    <w:rsid w:val="00011C15"/>
    <w:rsid w:val="00013F30"/>
    <w:rsid w:val="000161D2"/>
    <w:rsid w:val="00027B3A"/>
    <w:rsid w:val="000465D1"/>
    <w:rsid w:val="000509CF"/>
    <w:rsid w:val="00052488"/>
    <w:rsid w:val="0005270A"/>
    <w:rsid w:val="000567D8"/>
    <w:rsid w:val="000610F9"/>
    <w:rsid w:val="000619C8"/>
    <w:rsid w:val="00062C4F"/>
    <w:rsid w:val="00063729"/>
    <w:rsid w:val="0006666A"/>
    <w:rsid w:val="00066936"/>
    <w:rsid w:val="000700A3"/>
    <w:rsid w:val="00070BF2"/>
    <w:rsid w:val="00073100"/>
    <w:rsid w:val="00077D84"/>
    <w:rsid w:val="00084750"/>
    <w:rsid w:val="00094BC2"/>
    <w:rsid w:val="00097749"/>
    <w:rsid w:val="00097AD4"/>
    <w:rsid w:val="000A1ABB"/>
    <w:rsid w:val="000A2719"/>
    <w:rsid w:val="000A3480"/>
    <w:rsid w:val="000A3CD6"/>
    <w:rsid w:val="000A612B"/>
    <w:rsid w:val="000B40D7"/>
    <w:rsid w:val="000B66B5"/>
    <w:rsid w:val="000B76DA"/>
    <w:rsid w:val="000C0F34"/>
    <w:rsid w:val="000C1FE8"/>
    <w:rsid w:val="000C269C"/>
    <w:rsid w:val="000C2E95"/>
    <w:rsid w:val="000C3217"/>
    <w:rsid w:val="000C494F"/>
    <w:rsid w:val="000C570C"/>
    <w:rsid w:val="000C778E"/>
    <w:rsid w:val="000D1F6A"/>
    <w:rsid w:val="000D49BF"/>
    <w:rsid w:val="000D6FA3"/>
    <w:rsid w:val="000E0B8E"/>
    <w:rsid w:val="000E0F54"/>
    <w:rsid w:val="000E1B5D"/>
    <w:rsid w:val="000E23C9"/>
    <w:rsid w:val="000E4C90"/>
    <w:rsid w:val="000F088C"/>
    <w:rsid w:val="000F1FF8"/>
    <w:rsid w:val="000F288D"/>
    <w:rsid w:val="000F2B29"/>
    <w:rsid w:val="000F4D07"/>
    <w:rsid w:val="000F77B2"/>
    <w:rsid w:val="00102D6F"/>
    <w:rsid w:val="00103CEE"/>
    <w:rsid w:val="00115C88"/>
    <w:rsid w:val="00116DD6"/>
    <w:rsid w:val="00117C66"/>
    <w:rsid w:val="00120799"/>
    <w:rsid w:val="001225A7"/>
    <w:rsid w:val="001233A5"/>
    <w:rsid w:val="00123B0C"/>
    <w:rsid w:val="00124612"/>
    <w:rsid w:val="00126C6E"/>
    <w:rsid w:val="00127FED"/>
    <w:rsid w:val="0013208A"/>
    <w:rsid w:val="00132A62"/>
    <w:rsid w:val="00135D7E"/>
    <w:rsid w:val="00136257"/>
    <w:rsid w:val="001404DA"/>
    <w:rsid w:val="001430E4"/>
    <w:rsid w:val="00147229"/>
    <w:rsid w:val="00153C72"/>
    <w:rsid w:val="00157E5A"/>
    <w:rsid w:val="00162E7B"/>
    <w:rsid w:val="00164810"/>
    <w:rsid w:val="00164D2A"/>
    <w:rsid w:val="001659FC"/>
    <w:rsid w:val="001677EA"/>
    <w:rsid w:val="00167F92"/>
    <w:rsid w:val="00170CD8"/>
    <w:rsid w:val="00171825"/>
    <w:rsid w:val="00171EBD"/>
    <w:rsid w:val="001755F5"/>
    <w:rsid w:val="00180BE9"/>
    <w:rsid w:val="001810DA"/>
    <w:rsid w:val="00192821"/>
    <w:rsid w:val="001934ED"/>
    <w:rsid w:val="00196DE7"/>
    <w:rsid w:val="001A0B3E"/>
    <w:rsid w:val="001A0F53"/>
    <w:rsid w:val="001A115C"/>
    <w:rsid w:val="001A6E77"/>
    <w:rsid w:val="001B284B"/>
    <w:rsid w:val="001B3243"/>
    <w:rsid w:val="001B4816"/>
    <w:rsid w:val="001B6D5B"/>
    <w:rsid w:val="001C0105"/>
    <w:rsid w:val="001C2C04"/>
    <w:rsid w:val="001C727B"/>
    <w:rsid w:val="001D0303"/>
    <w:rsid w:val="001D094F"/>
    <w:rsid w:val="001D32CC"/>
    <w:rsid w:val="001D35C9"/>
    <w:rsid w:val="001D534D"/>
    <w:rsid w:val="001D7835"/>
    <w:rsid w:val="001E1B85"/>
    <w:rsid w:val="001E1D5A"/>
    <w:rsid w:val="001F10DC"/>
    <w:rsid w:val="001F159E"/>
    <w:rsid w:val="001F4D52"/>
    <w:rsid w:val="001F7091"/>
    <w:rsid w:val="002031B8"/>
    <w:rsid w:val="00211D52"/>
    <w:rsid w:val="00213D61"/>
    <w:rsid w:val="00213F7E"/>
    <w:rsid w:val="00214CBA"/>
    <w:rsid w:val="0022049F"/>
    <w:rsid w:val="002217EF"/>
    <w:rsid w:val="002249E9"/>
    <w:rsid w:val="00230797"/>
    <w:rsid w:val="002318C0"/>
    <w:rsid w:val="00231B5F"/>
    <w:rsid w:val="002349C3"/>
    <w:rsid w:val="00236422"/>
    <w:rsid w:val="00252B51"/>
    <w:rsid w:val="0025435C"/>
    <w:rsid w:val="002559D7"/>
    <w:rsid w:val="00256893"/>
    <w:rsid w:val="0025740D"/>
    <w:rsid w:val="002643D8"/>
    <w:rsid w:val="002652D4"/>
    <w:rsid w:val="00270E99"/>
    <w:rsid w:val="0027265C"/>
    <w:rsid w:val="00273AB1"/>
    <w:rsid w:val="00275463"/>
    <w:rsid w:val="0027612B"/>
    <w:rsid w:val="00276253"/>
    <w:rsid w:val="00280E12"/>
    <w:rsid w:val="0029100A"/>
    <w:rsid w:val="00292B54"/>
    <w:rsid w:val="00296983"/>
    <w:rsid w:val="002A764E"/>
    <w:rsid w:val="002B150D"/>
    <w:rsid w:val="002B334D"/>
    <w:rsid w:val="002B57B0"/>
    <w:rsid w:val="002D1F0B"/>
    <w:rsid w:val="002E2EA7"/>
    <w:rsid w:val="002E2F12"/>
    <w:rsid w:val="002E457C"/>
    <w:rsid w:val="002F1A1E"/>
    <w:rsid w:val="002F21D8"/>
    <w:rsid w:val="002F399F"/>
    <w:rsid w:val="003000A8"/>
    <w:rsid w:val="00300F23"/>
    <w:rsid w:val="003039ED"/>
    <w:rsid w:val="00305BA4"/>
    <w:rsid w:val="00310935"/>
    <w:rsid w:val="0031284E"/>
    <w:rsid w:val="00313DB4"/>
    <w:rsid w:val="00314BC7"/>
    <w:rsid w:val="00317EAC"/>
    <w:rsid w:val="00320947"/>
    <w:rsid w:val="003269DC"/>
    <w:rsid w:val="003315A0"/>
    <w:rsid w:val="00335A6C"/>
    <w:rsid w:val="00341479"/>
    <w:rsid w:val="00344C66"/>
    <w:rsid w:val="00346BC2"/>
    <w:rsid w:val="00350D1F"/>
    <w:rsid w:val="003528C3"/>
    <w:rsid w:val="0035305C"/>
    <w:rsid w:val="003600B2"/>
    <w:rsid w:val="003616F6"/>
    <w:rsid w:val="0036424C"/>
    <w:rsid w:val="003677C2"/>
    <w:rsid w:val="00370BD4"/>
    <w:rsid w:val="003734F9"/>
    <w:rsid w:val="00373D3F"/>
    <w:rsid w:val="00373FCE"/>
    <w:rsid w:val="003800EA"/>
    <w:rsid w:val="003835F2"/>
    <w:rsid w:val="00387F2E"/>
    <w:rsid w:val="00390980"/>
    <w:rsid w:val="003930B0"/>
    <w:rsid w:val="0039384A"/>
    <w:rsid w:val="00395EBD"/>
    <w:rsid w:val="003A1DB6"/>
    <w:rsid w:val="003A4EA8"/>
    <w:rsid w:val="003B05E1"/>
    <w:rsid w:val="003B1046"/>
    <w:rsid w:val="003B4025"/>
    <w:rsid w:val="003B4FD5"/>
    <w:rsid w:val="003B5A4C"/>
    <w:rsid w:val="003B6D4A"/>
    <w:rsid w:val="003C5EE6"/>
    <w:rsid w:val="003C6C81"/>
    <w:rsid w:val="003C6E91"/>
    <w:rsid w:val="003D0D1A"/>
    <w:rsid w:val="003D2871"/>
    <w:rsid w:val="003D54AB"/>
    <w:rsid w:val="003D6038"/>
    <w:rsid w:val="003D6B97"/>
    <w:rsid w:val="003D7415"/>
    <w:rsid w:val="003E20E8"/>
    <w:rsid w:val="003F26A0"/>
    <w:rsid w:val="003F6BAD"/>
    <w:rsid w:val="00402C44"/>
    <w:rsid w:val="00403AEE"/>
    <w:rsid w:val="0041191E"/>
    <w:rsid w:val="0042065A"/>
    <w:rsid w:val="004247C1"/>
    <w:rsid w:val="004256BD"/>
    <w:rsid w:val="00426DE9"/>
    <w:rsid w:val="004333F7"/>
    <w:rsid w:val="00435642"/>
    <w:rsid w:val="00436740"/>
    <w:rsid w:val="00440C49"/>
    <w:rsid w:val="004410C4"/>
    <w:rsid w:val="004415DD"/>
    <w:rsid w:val="0044304C"/>
    <w:rsid w:val="00446CDB"/>
    <w:rsid w:val="0045367A"/>
    <w:rsid w:val="0045450B"/>
    <w:rsid w:val="004551CD"/>
    <w:rsid w:val="0045561B"/>
    <w:rsid w:val="0046183D"/>
    <w:rsid w:val="00463BDE"/>
    <w:rsid w:val="004653AB"/>
    <w:rsid w:val="004675DD"/>
    <w:rsid w:val="00471404"/>
    <w:rsid w:val="00472B70"/>
    <w:rsid w:val="00473930"/>
    <w:rsid w:val="00480D7E"/>
    <w:rsid w:val="00481510"/>
    <w:rsid w:val="004820D8"/>
    <w:rsid w:val="004837C9"/>
    <w:rsid w:val="00483C37"/>
    <w:rsid w:val="00487D45"/>
    <w:rsid w:val="00492969"/>
    <w:rsid w:val="00492BAA"/>
    <w:rsid w:val="004936B2"/>
    <w:rsid w:val="00493CD1"/>
    <w:rsid w:val="00495491"/>
    <w:rsid w:val="004A1010"/>
    <w:rsid w:val="004A30DD"/>
    <w:rsid w:val="004A339B"/>
    <w:rsid w:val="004A33F6"/>
    <w:rsid w:val="004A6135"/>
    <w:rsid w:val="004B6788"/>
    <w:rsid w:val="004D111A"/>
    <w:rsid w:val="004D174D"/>
    <w:rsid w:val="004D4465"/>
    <w:rsid w:val="004E0320"/>
    <w:rsid w:val="004E1EFA"/>
    <w:rsid w:val="004E4892"/>
    <w:rsid w:val="004E4F78"/>
    <w:rsid w:val="004F1344"/>
    <w:rsid w:val="004F3466"/>
    <w:rsid w:val="004F4163"/>
    <w:rsid w:val="004F5302"/>
    <w:rsid w:val="004F7AEA"/>
    <w:rsid w:val="004F7FCB"/>
    <w:rsid w:val="00500B0F"/>
    <w:rsid w:val="00500F47"/>
    <w:rsid w:val="0050247A"/>
    <w:rsid w:val="005031FD"/>
    <w:rsid w:val="00503BD6"/>
    <w:rsid w:val="005103F1"/>
    <w:rsid w:val="00513D98"/>
    <w:rsid w:val="00513DDF"/>
    <w:rsid w:val="0051429C"/>
    <w:rsid w:val="0051495D"/>
    <w:rsid w:val="00520A73"/>
    <w:rsid w:val="00522CDD"/>
    <w:rsid w:val="00523057"/>
    <w:rsid w:val="00533CE2"/>
    <w:rsid w:val="00533D94"/>
    <w:rsid w:val="005347FE"/>
    <w:rsid w:val="005351C4"/>
    <w:rsid w:val="00540728"/>
    <w:rsid w:val="0054420F"/>
    <w:rsid w:val="005507F0"/>
    <w:rsid w:val="0055080F"/>
    <w:rsid w:val="005526A1"/>
    <w:rsid w:val="00554619"/>
    <w:rsid w:val="0056286B"/>
    <w:rsid w:val="0056464E"/>
    <w:rsid w:val="0056504B"/>
    <w:rsid w:val="005708CD"/>
    <w:rsid w:val="005762A6"/>
    <w:rsid w:val="00577C7C"/>
    <w:rsid w:val="00581D46"/>
    <w:rsid w:val="00582465"/>
    <w:rsid w:val="005835DB"/>
    <w:rsid w:val="0058522A"/>
    <w:rsid w:val="00586587"/>
    <w:rsid w:val="00591357"/>
    <w:rsid w:val="005929CE"/>
    <w:rsid w:val="00592E64"/>
    <w:rsid w:val="005956D6"/>
    <w:rsid w:val="00596225"/>
    <w:rsid w:val="005A3E85"/>
    <w:rsid w:val="005A4E6C"/>
    <w:rsid w:val="005A7E2E"/>
    <w:rsid w:val="005B02DF"/>
    <w:rsid w:val="005B246C"/>
    <w:rsid w:val="005B64EE"/>
    <w:rsid w:val="005B6CAE"/>
    <w:rsid w:val="005B78CA"/>
    <w:rsid w:val="005C4370"/>
    <w:rsid w:val="005C5A7B"/>
    <w:rsid w:val="005C738E"/>
    <w:rsid w:val="005D2051"/>
    <w:rsid w:val="005D7F00"/>
    <w:rsid w:val="005E13F3"/>
    <w:rsid w:val="005E2F69"/>
    <w:rsid w:val="005E3AE2"/>
    <w:rsid w:val="005E62F8"/>
    <w:rsid w:val="005E7742"/>
    <w:rsid w:val="005F4C83"/>
    <w:rsid w:val="0060035A"/>
    <w:rsid w:val="00601990"/>
    <w:rsid w:val="00601CBC"/>
    <w:rsid w:val="006057F9"/>
    <w:rsid w:val="0060603B"/>
    <w:rsid w:val="00606455"/>
    <w:rsid w:val="006116E6"/>
    <w:rsid w:val="006124CE"/>
    <w:rsid w:val="00613117"/>
    <w:rsid w:val="00613798"/>
    <w:rsid w:val="006151DE"/>
    <w:rsid w:val="006157B8"/>
    <w:rsid w:val="006160A3"/>
    <w:rsid w:val="006166B9"/>
    <w:rsid w:val="006208A1"/>
    <w:rsid w:val="00622438"/>
    <w:rsid w:val="00623950"/>
    <w:rsid w:val="006241B1"/>
    <w:rsid w:val="006260BC"/>
    <w:rsid w:val="006351D9"/>
    <w:rsid w:val="0063550E"/>
    <w:rsid w:val="0064258E"/>
    <w:rsid w:val="006430A2"/>
    <w:rsid w:val="00645E72"/>
    <w:rsid w:val="00645FC2"/>
    <w:rsid w:val="00647B27"/>
    <w:rsid w:val="00652AB7"/>
    <w:rsid w:val="00653F17"/>
    <w:rsid w:val="00655A9D"/>
    <w:rsid w:val="00662B1F"/>
    <w:rsid w:val="00664580"/>
    <w:rsid w:val="00665CB5"/>
    <w:rsid w:val="0067352E"/>
    <w:rsid w:val="006752F0"/>
    <w:rsid w:val="006761F1"/>
    <w:rsid w:val="0067763F"/>
    <w:rsid w:val="00677D23"/>
    <w:rsid w:val="00681D22"/>
    <w:rsid w:val="006823E0"/>
    <w:rsid w:val="00682E0A"/>
    <w:rsid w:val="00684864"/>
    <w:rsid w:val="0068582F"/>
    <w:rsid w:val="00687A5D"/>
    <w:rsid w:val="0069064B"/>
    <w:rsid w:val="00697AF8"/>
    <w:rsid w:val="00697B88"/>
    <w:rsid w:val="006A1E7E"/>
    <w:rsid w:val="006A642E"/>
    <w:rsid w:val="006A6603"/>
    <w:rsid w:val="006A6ADF"/>
    <w:rsid w:val="006A79C6"/>
    <w:rsid w:val="006A7B34"/>
    <w:rsid w:val="006B2045"/>
    <w:rsid w:val="006B3D4E"/>
    <w:rsid w:val="006B5E16"/>
    <w:rsid w:val="006C2059"/>
    <w:rsid w:val="006C3E71"/>
    <w:rsid w:val="006C4BB2"/>
    <w:rsid w:val="006C66F2"/>
    <w:rsid w:val="006D1B2F"/>
    <w:rsid w:val="006D4255"/>
    <w:rsid w:val="006D51D2"/>
    <w:rsid w:val="006D7733"/>
    <w:rsid w:val="006E141E"/>
    <w:rsid w:val="006E38BC"/>
    <w:rsid w:val="006F043F"/>
    <w:rsid w:val="006F2890"/>
    <w:rsid w:val="006F3C3C"/>
    <w:rsid w:val="006F40C8"/>
    <w:rsid w:val="007008B0"/>
    <w:rsid w:val="00701CDF"/>
    <w:rsid w:val="00702D11"/>
    <w:rsid w:val="007114E3"/>
    <w:rsid w:val="00712477"/>
    <w:rsid w:val="00716B84"/>
    <w:rsid w:val="0071733B"/>
    <w:rsid w:val="00722F31"/>
    <w:rsid w:val="00730878"/>
    <w:rsid w:val="0073128E"/>
    <w:rsid w:val="0073361C"/>
    <w:rsid w:val="00733ECB"/>
    <w:rsid w:val="00735504"/>
    <w:rsid w:val="007400B0"/>
    <w:rsid w:val="00745828"/>
    <w:rsid w:val="00745E3B"/>
    <w:rsid w:val="007522B8"/>
    <w:rsid w:val="00753BD9"/>
    <w:rsid w:val="00754A4E"/>
    <w:rsid w:val="00762B8C"/>
    <w:rsid w:val="0076455A"/>
    <w:rsid w:val="007656FD"/>
    <w:rsid w:val="007660E6"/>
    <w:rsid w:val="007668A0"/>
    <w:rsid w:val="00767DB2"/>
    <w:rsid w:val="00770266"/>
    <w:rsid w:val="00774D6C"/>
    <w:rsid w:val="0078153C"/>
    <w:rsid w:val="007826C1"/>
    <w:rsid w:val="0078362A"/>
    <w:rsid w:val="007855B4"/>
    <w:rsid w:val="00792538"/>
    <w:rsid w:val="00796234"/>
    <w:rsid w:val="007A1805"/>
    <w:rsid w:val="007A3328"/>
    <w:rsid w:val="007A635F"/>
    <w:rsid w:val="007B1B62"/>
    <w:rsid w:val="007B1E8F"/>
    <w:rsid w:val="007B1FC4"/>
    <w:rsid w:val="007B576B"/>
    <w:rsid w:val="007B61BD"/>
    <w:rsid w:val="007C5188"/>
    <w:rsid w:val="007D587A"/>
    <w:rsid w:val="007D5D56"/>
    <w:rsid w:val="007D6D19"/>
    <w:rsid w:val="007D6E83"/>
    <w:rsid w:val="007E02B0"/>
    <w:rsid w:val="007E2E52"/>
    <w:rsid w:val="007E5AA1"/>
    <w:rsid w:val="007F4D3A"/>
    <w:rsid w:val="007F5425"/>
    <w:rsid w:val="007F550F"/>
    <w:rsid w:val="00804844"/>
    <w:rsid w:val="00806281"/>
    <w:rsid w:val="0080631C"/>
    <w:rsid w:val="00822331"/>
    <w:rsid w:val="00823970"/>
    <w:rsid w:val="00824932"/>
    <w:rsid w:val="00831875"/>
    <w:rsid w:val="00833149"/>
    <w:rsid w:val="0083323C"/>
    <w:rsid w:val="00835A48"/>
    <w:rsid w:val="008361C0"/>
    <w:rsid w:val="008377CE"/>
    <w:rsid w:val="00841108"/>
    <w:rsid w:val="00844188"/>
    <w:rsid w:val="008460C0"/>
    <w:rsid w:val="00852277"/>
    <w:rsid w:val="0085264B"/>
    <w:rsid w:val="00862C72"/>
    <w:rsid w:val="00865F4C"/>
    <w:rsid w:val="008675BB"/>
    <w:rsid w:val="0086766F"/>
    <w:rsid w:val="00872453"/>
    <w:rsid w:val="00877A08"/>
    <w:rsid w:val="00881CAB"/>
    <w:rsid w:val="00885932"/>
    <w:rsid w:val="00890D8C"/>
    <w:rsid w:val="008949E7"/>
    <w:rsid w:val="00896B8B"/>
    <w:rsid w:val="008A3813"/>
    <w:rsid w:val="008B0569"/>
    <w:rsid w:val="008B3D56"/>
    <w:rsid w:val="008B6933"/>
    <w:rsid w:val="008B7655"/>
    <w:rsid w:val="008C265C"/>
    <w:rsid w:val="008C5263"/>
    <w:rsid w:val="008C69A8"/>
    <w:rsid w:val="008D1DF1"/>
    <w:rsid w:val="008D20B7"/>
    <w:rsid w:val="008D22EB"/>
    <w:rsid w:val="008F6004"/>
    <w:rsid w:val="008F6F4D"/>
    <w:rsid w:val="009023C1"/>
    <w:rsid w:val="00904F66"/>
    <w:rsid w:val="00906244"/>
    <w:rsid w:val="0091298E"/>
    <w:rsid w:val="00917C39"/>
    <w:rsid w:val="00922575"/>
    <w:rsid w:val="009250B5"/>
    <w:rsid w:val="0093008E"/>
    <w:rsid w:val="00932D2B"/>
    <w:rsid w:val="00933977"/>
    <w:rsid w:val="00933AB3"/>
    <w:rsid w:val="0093544E"/>
    <w:rsid w:val="0093591A"/>
    <w:rsid w:val="00935975"/>
    <w:rsid w:val="00941838"/>
    <w:rsid w:val="009440D0"/>
    <w:rsid w:val="009479DA"/>
    <w:rsid w:val="00950DA3"/>
    <w:rsid w:val="00955CDC"/>
    <w:rsid w:val="00955D0B"/>
    <w:rsid w:val="00956014"/>
    <w:rsid w:val="009564CC"/>
    <w:rsid w:val="009567F1"/>
    <w:rsid w:val="0096173E"/>
    <w:rsid w:val="00961E83"/>
    <w:rsid w:val="0096308C"/>
    <w:rsid w:val="00963927"/>
    <w:rsid w:val="009649FC"/>
    <w:rsid w:val="00965273"/>
    <w:rsid w:val="009678C3"/>
    <w:rsid w:val="00967E22"/>
    <w:rsid w:val="0097024E"/>
    <w:rsid w:val="009719F1"/>
    <w:rsid w:val="00973C9F"/>
    <w:rsid w:val="009742F3"/>
    <w:rsid w:val="009757E4"/>
    <w:rsid w:val="0097740C"/>
    <w:rsid w:val="00981D73"/>
    <w:rsid w:val="00985132"/>
    <w:rsid w:val="00985272"/>
    <w:rsid w:val="00990D9F"/>
    <w:rsid w:val="00991CD2"/>
    <w:rsid w:val="00991EDD"/>
    <w:rsid w:val="00997D6B"/>
    <w:rsid w:val="009A45B6"/>
    <w:rsid w:val="009B31D3"/>
    <w:rsid w:val="009B3977"/>
    <w:rsid w:val="009C0DDE"/>
    <w:rsid w:val="009C1E4E"/>
    <w:rsid w:val="009C66D9"/>
    <w:rsid w:val="009C7B69"/>
    <w:rsid w:val="009D5849"/>
    <w:rsid w:val="009D6F5E"/>
    <w:rsid w:val="009E3C76"/>
    <w:rsid w:val="009E5C79"/>
    <w:rsid w:val="009E7D93"/>
    <w:rsid w:val="009F40F0"/>
    <w:rsid w:val="009F584F"/>
    <w:rsid w:val="009F60DB"/>
    <w:rsid w:val="009F7173"/>
    <w:rsid w:val="00A010F9"/>
    <w:rsid w:val="00A01402"/>
    <w:rsid w:val="00A03817"/>
    <w:rsid w:val="00A05415"/>
    <w:rsid w:val="00A056FC"/>
    <w:rsid w:val="00A07CBE"/>
    <w:rsid w:val="00A112AE"/>
    <w:rsid w:val="00A11929"/>
    <w:rsid w:val="00A1370F"/>
    <w:rsid w:val="00A20E9A"/>
    <w:rsid w:val="00A22775"/>
    <w:rsid w:val="00A24F4C"/>
    <w:rsid w:val="00A25A3B"/>
    <w:rsid w:val="00A32868"/>
    <w:rsid w:val="00A333C2"/>
    <w:rsid w:val="00A34070"/>
    <w:rsid w:val="00A35763"/>
    <w:rsid w:val="00A373F9"/>
    <w:rsid w:val="00A40DBE"/>
    <w:rsid w:val="00A41BAE"/>
    <w:rsid w:val="00A50A65"/>
    <w:rsid w:val="00A52742"/>
    <w:rsid w:val="00A60C30"/>
    <w:rsid w:val="00A65079"/>
    <w:rsid w:val="00A73622"/>
    <w:rsid w:val="00A7548C"/>
    <w:rsid w:val="00A80F3C"/>
    <w:rsid w:val="00A81C7B"/>
    <w:rsid w:val="00A845EB"/>
    <w:rsid w:val="00A85DE5"/>
    <w:rsid w:val="00A91087"/>
    <w:rsid w:val="00A930A3"/>
    <w:rsid w:val="00A9326B"/>
    <w:rsid w:val="00A94034"/>
    <w:rsid w:val="00AA05A9"/>
    <w:rsid w:val="00AA188B"/>
    <w:rsid w:val="00AA2E49"/>
    <w:rsid w:val="00AB0744"/>
    <w:rsid w:val="00AB0AF3"/>
    <w:rsid w:val="00AB36D7"/>
    <w:rsid w:val="00AC12E9"/>
    <w:rsid w:val="00AC73F5"/>
    <w:rsid w:val="00AD3BB9"/>
    <w:rsid w:val="00AD6E66"/>
    <w:rsid w:val="00AD7793"/>
    <w:rsid w:val="00AE0E87"/>
    <w:rsid w:val="00AE257B"/>
    <w:rsid w:val="00AE600B"/>
    <w:rsid w:val="00AE6F88"/>
    <w:rsid w:val="00AE709B"/>
    <w:rsid w:val="00AF0575"/>
    <w:rsid w:val="00AF1974"/>
    <w:rsid w:val="00AF2DC6"/>
    <w:rsid w:val="00AF341F"/>
    <w:rsid w:val="00AF41AE"/>
    <w:rsid w:val="00B00661"/>
    <w:rsid w:val="00B03C51"/>
    <w:rsid w:val="00B20D1D"/>
    <w:rsid w:val="00B21222"/>
    <w:rsid w:val="00B21E0A"/>
    <w:rsid w:val="00B2659E"/>
    <w:rsid w:val="00B27306"/>
    <w:rsid w:val="00B30A29"/>
    <w:rsid w:val="00B318F2"/>
    <w:rsid w:val="00B31D32"/>
    <w:rsid w:val="00B3222D"/>
    <w:rsid w:val="00B40BFF"/>
    <w:rsid w:val="00B443AB"/>
    <w:rsid w:val="00B45822"/>
    <w:rsid w:val="00B460D4"/>
    <w:rsid w:val="00B46162"/>
    <w:rsid w:val="00B476FF"/>
    <w:rsid w:val="00B538D8"/>
    <w:rsid w:val="00B55624"/>
    <w:rsid w:val="00B617BF"/>
    <w:rsid w:val="00B62C7C"/>
    <w:rsid w:val="00B634CE"/>
    <w:rsid w:val="00B6369C"/>
    <w:rsid w:val="00B715D7"/>
    <w:rsid w:val="00B72E62"/>
    <w:rsid w:val="00B73220"/>
    <w:rsid w:val="00B767CE"/>
    <w:rsid w:val="00B7764A"/>
    <w:rsid w:val="00B8133E"/>
    <w:rsid w:val="00B8350C"/>
    <w:rsid w:val="00B84E2F"/>
    <w:rsid w:val="00B85A61"/>
    <w:rsid w:val="00B86465"/>
    <w:rsid w:val="00B8703B"/>
    <w:rsid w:val="00B9026D"/>
    <w:rsid w:val="00B90745"/>
    <w:rsid w:val="00B92511"/>
    <w:rsid w:val="00B93020"/>
    <w:rsid w:val="00B93EA9"/>
    <w:rsid w:val="00B94542"/>
    <w:rsid w:val="00BA0280"/>
    <w:rsid w:val="00BA5FE9"/>
    <w:rsid w:val="00BB04AF"/>
    <w:rsid w:val="00BB0FFD"/>
    <w:rsid w:val="00BB2B5D"/>
    <w:rsid w:val="00BB66ED"/>
    <w:rsid w:val="00BB7D5C"/>
    <w:rsid w:val="00BC1F05"/>
    <w:rsid w:val="00BC3CD5"/>
    <w:rsid w:val="00BD1873"/>
    <w:rsid w:val="00BD365B"/>
    <w:rsid w:val="00BD37DC"/>
    <w:rsid w:val="00BD6214"/>
    <w:rsid w:val="00BD6D7E"/>
    <w:rsid w:val="00BE42BC"/>
    <w:rsid w:val="00BE7EFD"/>
    <w:rsid w:val="00BF23A6"/>
    <w:rsid w:val="00BF3502"/>
    <w:rsid w:val="00BF61CA"/>
    <w:rsid w:val="00BF6851"/>
    <w:rsid w:val="00BF70E8"/>
    <w:rsid w:val="00C02FD6"/>
    <w:rsid w:val="00C065A3"/>
    <w:rsid w:val="00C06E87"/>
    <w:rsid w:val="00C07A9C"/>
    <w:rsid w:val="00C11B5B"/>
    <w:rsid w:val="00C11BE8"/>
    <w:rsid w:val="00C239FD"/>
    <w:rsid w:val="00C24504"/>
    <w:rsid w:val="00C267DB"/>
    <w:rsid w:val="00C30808"/>
    <w:rsid w:val="00C31C13"/>
    <w:rsid w:val="00C32EA9"/>
    <w:rsid w:val="00C37449"/>
    <w:rsid w:val="00C4065C"/>
    <w:rsid w:val="00C431C7"/>
    <w:rsid w:val="00C44D42"/>
    <w:rsid w:val="00C513D9"/>
    <w:rsid w:val="00C51B09"/>
    <w:rsid w:val="00C53BBA"/>
    <w:rsid w:val="00C66855"/>
    <w:rsid w:val="00C679F5"/>
    <w:rsid w:val="00C7396B"/>
    <w:rsid w:val="00C77483"/>
    <w:rsid w:val="00C80F15"/>
    <w:rsid w:val="00C81F1C"/>
    <w:rsid w:val="00C839F9"/>
    <w:rsid w:val="00C8410C"/>
    <w:rsid w:val="00C850EC"/>
    <w:rsid w:val="00C93C45"/>
    <w:rsid w:val="00C94214"/>
    <w:rsid w:val="00C97CD8"/>
    <w:rsid w:val="00C97FEA"/>
    <w:rsid w:val="00CA254E"/>
    <w:rsid w:val="00CA3805"/>
    <w:rsid w:val="00CB4E82"/>
    <w:rsid w:val="00CB70B2"/>
    <w:rsid w:val="00CC4CA1"/>
    <w:rsid w:val="00CD41E8"/>
    <w:rsid w:val="00CE1876"/>
    <w:rsid w:val="00CE1AA3"/>
    <w:rsid w:val="00CE44E0"/>
    <w:rsid w:val="00CE634B"/>
    <w:rsid w:val="00CE6C7E"/>
    <w:rsid w:val="00CE765E"/>
    <w:rsid w:val="00CF2B79"/>
    <w:rsid w:val="00D016B2"/>
    <w:rsid w:val="00D01FDC"/>
    <w:rsid w:val="00D04457"/>
    <w:rsid w:val="00D06E66"/>
    <w:rsid w:val="00D07EF5"/>
    <w:rsid w:val="00D11F45"/>
    <w:rsid w:val="00D16293"/>
    <w:rsid w:val="00D1798C"/>
    <w:rsid w:val="00D2323A"/>
    <w:rsid w:val="00D270C6"/>
    <w:rsid w:val="00D3271A"/>
    <w:rsid w:val="00D3774A"/>
    <w:rsid w:val="00D41F31"/>
    <w:rsid w:val="00D43C96"/>
    <w:rsid w:val="00D45D54"/>
    <w:rsid w:val="00D463BB"/>
    <w:rsid w:val="00D47A59"/>
    <w:rsid w:val="00D50C8E"/>
    <w:rsid w:val="00D522C8"/>
    <w:rsid w:val="00D56401"/>
    <w:rsid w:val="00D56D3F"/>
    <w:rsid w:val="00D60EA7"/>
    <w:rsid w:val="00D61034"/>
    <w:rsid w:val="00D61818"/>
    <w:rsid w:val="00D6288E"/>
    <w:rsid w:val="00D62EBC"/>
    <w:rsid w:val="00D63037"/>
    <w:rsid w:val="00D63843"/>
    <w:rsid w:val="00D64824"/>
    <w:rsid w:val="00D665B4"/>
    <w:rsid w:val="00D66F31"/>
    <w:rsid w:val="00D678A6"/>
    <w:rsid w:val="00D84936"/>
    <w:rsid w:val="00D871EF"/>
    <w:rsid w:val="00D9564A"/>
    <w:rsid w:val="00DA1018"/>
    <w:rsid w:val="00DA300A"/>
    <w:rsid w:val="00DA519F"/>
    <w:rsid w:val="00DA7483"/>
    <w:rsid w:val="00DB08E2"/>
    <w:rsid w:val="00DB61FF"/>
    <w:rsid w:val="00DB6D70"/>
    <w:rsid w:val="00DB72E9"/>
    <w:rsid w:val="00DB7B69"/>
    <w:rsid w:val="00DC048E"/>
    <w:rsid w:val="00DC1DCF"/>
    <w:rsid w:val="00DD0126"/>
    <w:rsid w:val="00DD5A16"/>
    <w:rsid w:val="00DD666B"/>
    <w:rsid w:val="00DD688A"/>
    <w:rsid w:val="00DD6B00"/>
    <w:rsid w:val="00DD6F94"/>
    <w:rsid w:val="00DD7E0F"/>
    <w:rsid w:val="00DE0620"/>
    <w:rsid w:val="00DE23CD"/>
    <w:rsid w:val="00DE5B0F"/>
    <w:rsid w:val="00DE7057"/>
    <w:rsid w:val="00DF1C5A"/>
    <w:rsid w:val="00E00250"/>
    <w:rsid w:val="00E00BFB"/>
    <w:rsid w:val="00E02876"/>
    <w:rsid w:val="00E05D0C"/>
    <w:rsid w:val="00E102D6"/>
    <w:rsid w:val="00E131E4"/>
    <w:rsid w:val="00E218BC"/>
    <w:rsid w:val="00E25FF2"/>
    <w:rsid w:val="00E272CB"/>
    <w:rsid w:val="00E27E99"/>
    <w:rsid w:val="00E350C5"/>
    <w:rsid w:val="00E36839"/>
    <w:rsid w:val="00E36CFE"/>
    <w:rsid w:val="00E376EB"/>
    <w:rsid w:val="00E416F7"/>
    <w:rsid w:val="00E43039"/>
    <w:rsid w:val="00E433A3"/>
    <w:rsid w:val="00E44E08"/>
    <w:rsid w:val="00E539EA"/>
    <w:rsid w:val="00E56C80"/>
    <w:rsid w:val="00E74C34"/>
    <w:rsid w:val="00E75314"/>
    <w:rsid w:val="00E80DA9"/>
    <w:rsid w:val="00E837D9"/>
    <w:rsid w:val="00E840BF"/>
    <w:rsid w:val="00E908F6"/>
    <w:rsid w:val="00E9195D"/>
    <w:rsid w:val="00E92EA6"/>
    <w:rsid w:val="00E96710"/>
    <w:rsid w:val="00E97D08"/>
    <w:rsid w:val="00E97EDE"/>
    <w:rsid w:val="00EA1D65"/>
    <w:rsid w:val="00EA4436"/>
    <w:rsid w:val="00EB1612"/>
    <w:rsid w:val="00EB1A85"/>
    <w:rsid w:val="00EB41E9"/>
    <w:rsid w:val="00EC30C6"/>
    <w:rsid w:val="00EC46D1"/>
    <w:rsid w:val="00ED13A4"/>
    <w:rsid w:val="00ED6F6D"/>
    <w:rsid w:val="00EE0618"/>
    <w:rsid w:val="00EE2A9F"/>
    <w:rsid w:val="00EE44EE"/>
    <w:rsid w:val="00EF01EB"/>
    <w:rsid w:val="00EF053A"/>
    <w:rsid w:val="00EF0A6C"/>
    <w:rsid w:val="00EF187A"/>
    <w:rsid w:val="00EF3DBE"/>
    <w:rsid w:val="00EF61B7"/>
    <w:rsid w:val="00F01C6C"/>
    <w:rsid w:val="00F027A1"/>
    <w:rsid w:val="00F02EA4"/>
    <w:rsid w:val="00F04FBB"/>
    <w:rsid w:val="00F050FE"/>
    <w:rsid w:val="00F07103"/>
    <w:rsid w:val="00F15B9E"/>
    <w:rsid w:val="00F15C83"/>
    <w:rsid w:val="00F220A6"/>
    <w:rsid w:val="00F2218A"/>
    <w:rsid w:val="00F235A7"/>
    <w:rsid w:val="00F25280"/>
    <w:rsid w:val="00F31C52"/>
    <w:rsid w:val="00F3466D"/>
    <w:rsid w:val="00F42B41"/>
    <w:rsid w:val="00F44A31"/>
    <w:rsid w:val="00F521A2"/>
    <w:rsid w:val="00F522B6"/>
    <w:rsid w:val="00F56D48"/>
    <w:rsid w:val="00F57504"/>
    <w:rsid w:val="00F57F5E"/>
    <w:rsid w:val="00F60A85"/>
    <w:rsid w:val="00F62865"/>
    <w:rsid w:val="00F62EAE"/>
    <w:rsid w:val="00F63AA7"/>
    <w:rsid w:val="00F65987"/>
    <w:rsid w:val="00F70AEC"/>
    <w:rsid w:val="00F72192"/>
    <w:rsid w:val="00F726E0"/>
    <w:rsid w:val="00F75192"/>
    <w:rsid w:val="00F76731"/>
    <w:rsid w:val="00F827A1"/>
    <w:rsid w:val="00F830ED"/>
    <w:rsid w:val="00F84139"/>
    <w:rsid w:val="00F91EF7"/>
    <w:rsid w:val="00F924AA"/>
    <w:rsid w:val="00F93F14"/>
    <w:rsid w:val="00F96518"/>
    <w:rsid w:val="00F97D98"/>
    <w:rsid w:val="00FA170B"/>
    <w:rsid w:val="00FA3205"/>
    <w:rsid w:val="00FA5EC2"/>
    <w:rsid w:val="00FB0230"/>
    <w:rsid w:val="00FB49AA"/>
    <w:rsid w:val="00FB7A20"/>
    <w:rsid w:val="00FC0939"/>
    <w:rsid w:val="00FC227B"/>
    <w:rsid w:val="00FC31BC"/>
    <w:rsid w:val="00FC46D4"/>
    <w:rsid w:val="00FC48CA"/>
    <w:rsid w:val="00FC674B"/>
    <w:rsid w:val="00FD0D13"/>
    <w:rsid w:val="00FD4934"/>
    <w:rsid w:val="00FD6CA9"/>
    <w:rsid w:val="00FD7E3F"/>
    <w:rsid w:val="00FE0D41"/>
    <w:rsid w:val="00FE2152"/>
    <w:rsid w:val="00FE23A0"/>
    <w:rsid w:val="00FE3D9F"/>
    <w:rsid w:val="00FE549C"/>
    <w:rsid w:val="00FE668E"/>
    <w:rsid w:val="00FE7349"/>
    <w:rsid w:val="00FF0F7B"/>
    <w:rsid w:val="00FF7BFC"/>
  </w:rsids>
  <w:docVars>
    <w:docVar w:name="LW_DocType" w:val="REP"/>
  </w:docVars>
  <m:mathPr>
    <m:mathFont m:val="Cambria Math"/>
    <m:wrapRight/>
  </m:mathPr>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List Bullet" w:uiPriority="0"/>
    <w:lsdException w:name="List Number 4"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BD6D7E"/>
    <w:pPr>
      <w:spacing w:before="120" w:after="120"/>
      <w:jc w:val="both"/>
    </w:pPr>
    <w:rPr>
      <w:sz w:val="24"/>
      <w:lang w:val="en-GB" w:eastAsia="en-US" w:bidi="ar-SA"/>
    </w:rPr>
  </w:style>
  <w:style w:type="paragraph" w:styleId="Heading1">
    <w:name w:val="heading 1"/>
    <w:basedOn w:val="Normal"/>
    <w:next w:val="Normal"/>
    <w:qFormat/>
    <w:rsid w:val="00162E7B"/>
    <w:pPr>
      <w:keepNext/>
      <w:numPr>
        <w:ilvl w:val="0"/>
        <w:numId w:val="20"/>
      </w:numPr>
      <w:spacing w:before="240" w:after="240"/>
      <w:outlineLvl w:val="0"/>
    </w:pPr>
    <w:rPr>
      <w:b/>
      <w:smallCaps/>
      <w:sz w:val="28"/>
      <w:lang w:val="fr-BE"/>
    </w:rPr>
  </w:style>
  <w:style w:type="paragraph" w:styleId="Heading2">
    <w:name w:val="heading 2"/>
    <w:basedOn w:val="Heading1"/>
    <w:next w:val="Normal"/>
    <w:link w:val="Heading2Char"/>
    <w:autoRedefine/>
    <w:qFormat/>
    <w:rsid w:val="00E272CB"/>
    <w:pPr>
      <w:numPr>
        <w:ilvl w:val="1"/>
        <w:numId w:val="20"/>
      </w:numPr>
      <w:ind w:left="0"/>
      <w:outlineLvl w:val="1"/>
    </w:pPr>
    <w:rPr>
      <w:smallCaps w:val="0"/>
      <w:sz w:val="24"/>
    </w:rPr>
  </w:style>
  <w:style w:type="paragraph" w:styleId="Heading3">
    <w:name w:val="heading 3"/>
    <w:basedOn w:val="Heading2"/>
    <w:next w:val="Normal"/>
    <w:link w:val="Heading3Char"/>
    <w:autoRedefine/>
    <w:qFormat/>
    <w:rsid w:val="00F235A7"/>
    <w:pPr>
      <w:numPr>
        <w:ilvl w:val="2"/>
        <w:numId w:val="20"/>
      </w:numPr>
      <w:outlineLvl w:val="2"/>
    </w:pPr>
    <w:rPr>
      <w:b w:val="0"/>
      <w:color w:val="000000"/>
    </w:rPr>
  </w:style>
  <w:style w:type="paragraph" w:styleId="Heading4">
    <w:name w:val="heading 4"/>
    <w:basedOn w:val="Heading3"/>
    <w:next w:val="Normal"/>
    <w:link w:val="Heading4Char"/>
    <w:qFormat/>
    <w:rsid w:val="00554619"/>
    <w:pPr>
      <w:numPr>
        <w:ilvl w:val="3"/>
        <w:numId w:val="20"/>
      </w:numPr>
      <w:outlineLvl w:val="3"/>
    </w:pPr>
    <w:rPr>
      <w:i/>
    </w:rPr>
  </w:style>
  <w:style w:type="paragraph" w:styleId="Heading5">
    <w:name w:val="heading 5"/>
    <w:basedOn w:val="Heading4"/>
    <w:next w:val="Normal"/>
    <w:qFormat/>
    <w:rsid w:val="001D534D"/>
    <w:pPr>
      <w:numPr>
        <w:ilvl w:val="4"/>
        <w:numId w:val="20"/>
      </w:numPr>
      <w:jc w:val="left"/>
      <w:outlineLvl w:val="4"/>
    </w:pPr>
    <w:rPr>
      <w:rFonts w:ascii="Arial" w:hAnsi="Arial"/>
      <w:b/>
      <w:i w:val="0"/>
      <w:noProof/>
      <w:sz w:val="22"/>
    </w:rPr>
  </w:style>
  <w:style w:type="paragraph" w:styleId="Heading6">
    <w:name w:val="heading 6"/>
    <w:basedOn w:val="Heading5"/>
    <w:next w:val="Normal"/>
    <w:qFormat/>
    <w:rsid w:val="00F235A7"/>
    <w:pPr>
      <w:numPr>
        <w:ilvl w:val="5"/>
        <w:numId w:val="20"/>
      </w:numPr>
      <w:spacing w:after="60"/>
      <w:outlineLvl w:val="5"/>
    </w:pPr>
    <w:rPr>
      <w:b w:val="0"/>
    </w:rPr>
  </w:style>
  <w:style w:type="paragraph" w:styleId="Heading7">
    <w:name w:val="heading 7"/>
    <w:basedOn w:val="Heading6"/>
    <w:next w:val="Normal"/>
    <w:qFormat/>
    <w:rsid w:val="00F235A7"/>
    <w:pPr>
      <w:numPr>
        <w:ilvl w:val="6"/>
        <w:numId w:val="20"/>
      </w:numPr>
      <w:outlineLvl w:val="6"/>
    </w:pPr>
    <w:rPr>
      <w:i/>
    </w:rPr>
  </w:style>
  <w:style w:type="paragraph" w:styleId="Heading8">
    <w:name w:val="heading 8"/>
    <w:basedOn w:val="Heading7"/>
    <w:next w:val="Normal"/>
    <w:qFormat/>
    <w:rsid w:val="001D534D"/>
    <w:pPr>
      <w:numPr>
        <w:ilvl w:val="7"/>
        <w:numId w:val="20"/>
      </w:numPr>
      <w:outlineLvl w:val="7"/>
    </w:pPr>
    <w:rPr>
      <w:rFonts w:ascii="Calibri" w:hAnsi="Calibri"/>
      <w:b/>
      <w:i w:val="0"/>
      <w:sz w:val="24"/>
    </w:rPr>
  </w:style>
  <w:style w:type="paragraph" w:styleId="Heading9">
    <w:name w:val="heading 9"/>
    <w:basedOn w:val="Heading8"/>
    <w:next w:val="Normal"/>
    <w:qFormat/>
    <w:rsid w:val="00F235A7"/>
    <w:pPr>
      <w:numPr>
        <w:ilvl w:val="8"/>
        <w:numId w:val="20"/>
      </w:numPr>
      <w:outlineLvl w:val="8"/>
    </w:pPr>
    <w:rPr>
      <w:b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1">
    <w:name w:val="Text 1"/>
    <w:basedOn w:val="Normal"/>
    <w:pPr>
      <w:ind w:left="482"/>
    </w:pPr>
  </w:style>
  <w:style w:type="paragraph" w:customStyle="1" w:styleId="Text2">
    <w:name w:val="Text 2"/>
    <w:basedOn w:val="Normal"/>
    <w:link w:val="Text2Char"/>
    <w:pPr>
      <w:tabs>
        <w:tab w:val="left" w:pos="2302"/>
      </w:tabs>
      <w:ind w:left="1202"/>
    </w:pPr>
  </w:style>
  <w:style w:type="paragraph" w:customStyle="1" w:styleId="Text3">
    <w:name w:val="Text 3"/>
    <w:basedOn w:val="Normal"/>
    <w:pPr>
      <w:tabs>
        <w:tab w:val="left" w:pos="2302"/>
      </w:tabs>
      <w:ind w:left="1202"/>
    </w:pPr>
  </w:style>
  <w:style w:type="paragraph" w:customStyle="1" w:styleId="Text4">
    <w:name w:val="Text 4"/>
    <w:basedOn w:val="Normal"/>
    <w:pPr>
      <w:tabs>
        <w:tab w:val="left" w:pos="2302"/>
      </w:tabs>
      <w:ind w:left="1202"/>
    </w:pPr>
  </w:style>
  <w:style w:type="paragraph" w:customStyle="1" w:styleId="Address">
    <w:name w:val="Address"/>
    <w:basedOn w:val="Normal"/>
    <w:pPr>
      <w:spacing w:after="0"/>
      <w:jc w:val="left"/>
    </w:pPr>
  </w:style>
  <w:style w:type="paragraph" w:customStyle="1" w:styleId="AddressTL">
    <w:name w:val="AddressTL"/>
    <w:basedOn w:val="Normal"/>
    <w:next w:val="Normal"/>
    <w:pPr>
      <w:spacing w:after="720"/>
      <w:jc w:val="left"/>
    </w:pPr>
  </w:style>
  <w:style w:type="paragraph" w:customStyle="1" w:styleId="AddressTR">
    <w:name w:val="AddressTR"/>
    <w:basedOn w:val="Normal"/>
    <w:next w:val="Normal"/>
    <w:pPr>
      <w:spacing w:after="720"/>
      <w:ind w:left="5103"/>
      <w:jc w:val="left"/>
    </w:pPr>
  </w:style>
  <w:style w:type="paragraph" w:styleId="BlockText">
    <w:name w:val="Block Text"/>
    <w:basedOn w:val="Normal"/>
    <w:pPr>
      <w:spacing w:after="120"/>
      <w:ind w:left="1440" w:right="1440"/>
    </w:pPr>
  </w:style>
  <w:style w:type="paragraph" w:styleId="BodyText">
    <w:name w:val="Body Text"/>
    <w:basedOn w:val="Normal"/>
    <w:pPr>
      <w:spacing w:after="12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BodyText"/>
    <w:pPr>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customStyle="1" w:styleId="ChapterTitle">
    <w:name w:val="ChapterTitle"/>
    <w:basedOn w:val="Normal"/>
    <w:next w:val="SectionTitle"/>
    <w:pPr>
      <w:keepNext/>
      <w:spacing w:after="480"/>
      <w:jc w:val="center"/>
    </w:pPr>
    <w:rPr>
      <w:b/>
      <w:sz w:val="32"/>
    </w:rPr>
  </w:style>
  <w:style w:type="paragraph" w:customStyle="1" w:styleId="SectionTitle">
    <w:name w:val="SectionTitle"/>
    <w:basedOn w:val="Normal"/>
    <w:next w:val="Heading1"/>
    <w:pPr>
      <w:keepNext/>
      <w:spacing w:after="480"/>
      <w:jc w:val="center"/>
    </w:pPr>
    <w:rPr>
      <w:b/>
      <w:smallCaps/>
      <w:sz w:val="28"/>
    </w:rPr>
  </w:style>
  <w:style w:type="paragraph" w:styleId="Closing">
    <w:name w:val="Closing"/>
    <w:basedOn w:val="Normal"/>
    <w:pPr>
      <w:ind w:left="4252"/>
    </w:pPr>
  </w:style>
  <w:style w:type="paragraph" w:styleId="CommentText">
    <w:name w:val="annotation text"/>
    <w:basedOn w:val="Normal"/>
    <w:semiHidden/>
    <w:rPr>
      <w:sz w:val="20"/>
    </w:rPr>
  </w:style>
  <w:style w:type="paragraph" w:styleId="Date">
    <w:name w:val="Date"/>
    <w:basedOn w:val="Normal"/>
    <w:next w:val="References"/>
    <w:pPr>
      <w:spacing w:after="0"/>
      <w:ind w:left="5103" w:right="-567"/>
      <w:jc w:val="left"/>
    </w:pPr>
  </w:style>
  <w:style w:type="paragraph" w:customStyle="1" w:styleId="References">
    <w:name w:val="References"/>
    <w:basedOn w:val="Normal"/>
    <w:next w:val="AddressTR"/>
    <w:uiPriority w:val="99"/>
    <w:pPr>
      <w:ind w:left="5103"/>
      <w:jc w:val="left"/>
    </w:pPr>
    <w:rPr>
      <w:sz w:val="20"/>
    </w:rPr>
  </w:style>
  <w:style w:type="paragraph" w:styleId="DocumentMap">
    <w:name w:val="Document Map"/>
    <w:basedOn w:val="Normal"/>
    <w:semiHidden/>
    <w:pPr>
      <w:shd w:val="clear" w:color="auto" w:fill="000080"/>
    </w:pPr>
    <w:rPr>
      <w:rFonts w:ascii="Tahoma" w:hAnsi="Tahoma"/>
    </w:rPr>
  </w:style>
  <w:style w:type="paragraph" w:customStyle="1" w:styleId="DoubSign">
    <w:name w:val="DoubSign"/>
    <w:basedOn w:val="Normal"/>
    <w:next w:val="Enclosures"/>
    <w:pPr>
      <w:tabs>
        <w:tab w:val="left" w:pos="5103"/>
      </w:tabs>
      <w:spacing w:before="1200" w:after="0"/>
      <w:jc w:val="left"/>
    </w:pPr>
  </w:style>
  <w:style w:type="paragraph" w:customStyle="1" w:styleId="Enclosures">
    <w:name w:val="Enclosures"/>
    <w:basedOn w:val="Normal"/>
    <w:pPr>
      <w:keepNext/>
      <w:keepLines/>
      <w:tabs>
        <w:tab w:val="left" w:pos="5642"/>
      </w:tabs>
      <w:spacing w:before="480" w:after="0"/>
      <w:ind w:left="1191" w:hanging="1191"/>
      <w:jc w:val="left"/>
    </w:pPr>
  </w:style>
  <w:style w:type="paragraph" w:styleId="EndnoteText">
    <w:name w:val="endnote text"/>
    <w:basedOn w:val="Normal"/>
    <w:semiHidden/>
    <w:rPr>
      <w:sz w:val="20"/>
    </w:rPr>
  </w:style>
  <w:style w:type="paragraph" w:styleId="EnvelopeAddress">
    <w:name w:val="envelope address"/>
    <w:basedOn w:val="Normal"/>
    <w:pPr>
      <w:framePr w:w="7920" w:h="1980" w:hRule="exact" w:hSpace="180" w:wrap="auto" w:vAnchor="margin" w:hAnchor="page" w:xAlign="center" w:yAlign="bottom"/>
      <w:spacing w:after="0"/>
    </w:pPr>
  </w:style>
  <w:style w:type="paragraph" w:styleId="EnvelopeReturn">
    <w:name w:val="envelope return"/>
    <w:basedOn w:val="Normal"/>
    <w:pPr>
      <w:spacing w:after="0"/>
    </w:pPr>
    <w:rPr>
      <w:sz w:val="20"/>
    </w:rPr>
  </w:style>
  <w:style w:type="paragraph" w:styleId="Footer">
    <w:name w:val="footer"/>
    <w:basedOn w:val="Normal"/>
    <w:link w:val="FooterChar"/>
    <w:uiPriority w:val="99"/>
    <w:pPr>
      <w:spacing w:after="0"/>
      <w:ind w:right="-567"/>
      <w:jc w:val="left"/>
    </w:pPr>
    <w:rPr>
      <w:rFonts w:ascii="Arial" w:hAnsi="Arial"/>
      <w:sz w:val="16"/>
    </w:rPr>
  </w:style>
  <w:style w:type="paragraph" w:styleId="FootnoteText">
    <w:name w:val="footnote text"/>
    <w:basedOn w:val="Normal"/>
    <w:semiHidden/>
    <w:pPr>
      <w:ind w:left="357" w:hanging="357"/>
    </w:pPr>
    <w:rPr>
      <w:sz w:val="20"/>
    </w:rPr>
  </w:style>
  <w:style w:type="paragraph" w:styleId="Header">
    <w:name w:val="header"/>
    <w:basedOn w:val="Normal"/>
    <w:link w:val="HeaderChar"/>
    <w:uiPriority w:val="99"/>
    <w:pPr>
      <w:tabs>
        <w:tab w:val="center" w:pos="4153"/>
        <w:tab w:val="right" w:pos="8306"/>
      </w:tabs>
    </w:pPr>
  </w:style>
  <w:style w:type="paragraph" w:styleId="Index1">
    <w:name w:val="index 1"/>
    <w:basedOn w:val="Normal"/>
    <w:next w:val="Normal"/>
    <w:autoRedefine/>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rsid w:val="004A6135"/>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rFonts w:ascii="Arial" w:hAnsi="Arial"/>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pPr>
      <w:numPr>
        <w:ilvl w:val="0"/>
        <w:numId w:val="3"/>
      </w:numPr>
    </w:pPr>
  </w:style>
  <w:style w:type="paragraph" w:styleId="ListBullet2">
    <w:name w:val="List Bullet 2"/>
    <w:basedOn w:val="Text2"/>
    <w:pPr>
      <w:numPr>
        <w:ilvl w:val="0"/>
        <w:numId w:val="5"/>
      </w:numPr>
      <w:tabs>
        <w:tab w:val="clear" w:pos="2302"/>
      </w:tabs>
    </w:pPr>
  </w:style>
  <w:style w:type="paragraph" w:styleId="ListBullet3">
    <w:name w:val="List Bullet 3"/>
    <w:basedOn w:val="Text3"/>
    <w:pPr>
      <w:numPr>
        <w:ilvl w:val="0"/>
        <w:numId w:val="6"/>
      </w:numPr>
      <w:tabs>
        <w:tab w:val="clear" w:pos="2302"/>
      </w:tabs>
    </w:pPr>
  </w:style>
  <w:style w:type="paragraph" w:styleId="ListBullet4">
    <w:name w:val="List Bullet 4"/>
    <w:basedOn w:val="Text4"/>
    <w:pPr>
      <w:numPr>
        <w:ilvl w:val="0"/>
        <w:numId w:val="7"/>
      </w:numPr>
      <w:tabs>
        <w:tab w:val="clear" w:pos="2302"/>
      </w:tabs>
    </w:pPr>
  </w:style>
  <w:style w:type="paragraph" w:styleId="ListBullet5">
    <w:name w:val="List Bullet 5"/>
    <w:basedOn w:val="Normal"/>
    <w:autoRedefine/>
    <w:pPr>
      <w:numPr>
        <w:ilvl w:val="0"/>
        <w:numId w:val="1"/>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ilvl w:val="0"/>
        <w:numId w:val="13"/>
      </w:numPr>
    </w:pPr>
  </w:style>
  <w:style w:type="paragraph" w:styleId="ListNumber2">
    <w:name w:val="List Number 2"/>
    <w:basedOn w:val="Text2"/>
    <w:pPr>
      <w:numPr>
        <w:ilvl w:val="0"/>
        <w:numId w:val="15"/>
      </w:numPr>
      <w:tabs>
        <w:tab w:val="clear" w:pos="2302"/>
      </w:tabs>
    </w:pPr>
  </w:style>
  <w:style w:type="paragraph" w:styleId="ListNumber3">
    <w:name w:val="List Number 3"/>
    <w:basedOn w:val="Text3"/>
    <w:pPr>
      <w:numPr>
        <w:ilvl w:val="0"/>
        <w:numId w:val="16"/>
      </w:numPr>
      <w:tabs>
        <w:tab w:val="clear" w:pos="2302"/>
      </w:tabs>
    </w:pPr>
  </w:style>
  <w:style w:type="paragraph" w:styleId="ListNumber4">
    <w:name w:val="List Number 4"/>
    <w:basedOn w:val="Text4"/>
    <w:pPr>
      <w:numPr>
        <w:ilvl w:val="0"/>
        <w:numId w:val="17"/>
      </w:numPr>
      <w:tabs>
        <w:tab w:val="clear" w:pos="2302"/>
      </w:tabs>
    </w:pPr>
  </w:style>
  <w:style w:type="paragraph" w:styleId="ListNumber5">
    <w:name w:val="List Number 5"/>
    <w:basedOn w:val="Normal"/>
    <w:pPr>
      <w:numPr>
        <w:ilvl w:val="0"/>
        <w:numId w:val="2"/>
      </w:numPr>
    </w:pPr>
  </w:style>
  <w:style w:type="paragraph" w:styleId="Macro">
    <w:name w:val="macro"/>
    <w:semiHidden/>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lang w:val="en-GB" w:eastAsia="en-US" w:bidi="ar-SA"/>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pPr>
      <w:ind w:left="720"/>
    </w:pPr>
  </w:style>
  <w:style w:type="paragraph" w:styleId="NoteHeading">
    <w:name w:val="Note Heading"/>
    <w:basedOn w:val="Normal"/>
    <w:next w:val="Normal"/>
  </w:style>
  <w:style w:type="paragraph" w:customStyle="1" w:styleId="NoteHead">
    <w:name w:val="NoteHead"/>
    <w:basedOn w:val="Normal"/>
    <w:next w:val="Subject"/>
    <w:pPr>
      <w:spacing w:before="720" w:after="720"/>
      <w:jc w:val="center"/>
    </w:pPr>
    <w:rPr>
      <w:b/>
      <w:smallCaps/>
    </w:rPr>
  </w:style>
  <w:style w:type="paragraph" w:customStyle="1" w:styleId="Subject">
    <w:name w:val="Subject"/>
    <w:basedOn w:val="Normal"/>
    <w:next w:val="Normal"/>
    <w:pPr>
      <w:spacing w:after="480"/>
      <w:ind w:left="1531" w:hanging="1531"/>
      <w:jc w:val="left"/>
    </w:pPr>
    <w:rPr>
      <w:b/>
    </w:rPr>
  </w:style>
  <w:style w:type="paragraph" w:customStyle="1" w:styleId="NoteList">
    <w:name w:val="NoteList"/>
    <w:basedOn w:val="Normal"/>
    <w:next w:val="Subject"/>
    <w:pPr>
      <w:tabs>
        <w:tab w:val="left" w:pos="5823"/>
      </w:tabs>
      <w:spacing w:before="720" w:after="720"/>
      <w:ind w:left="5104" w:hanging="3119"/>
      <w:jc w:val="left"/>
    </w:pPr>
    <w:rPr>
      <w:b/>
      <w:smallCaps/>
    </w:rPr>
  </w:style>
  <w:style w:type="paragraph" w:customStyle="1" w:styleId="NumPar1">
    <w:name w:val="NumPar 1"/>
    <w:basedOn w:val="Heading1"/>
    <w:next w:val="Text1"/>
    <w:pPr>
      <w:keepNext w:val="0"/>
      <w:spacing w:before="0"/>
      <w:outlineLvl w:val="9"/>
    </w:pPr>
    <w:rPr>
      <w:b w:val="0"/>
      <w:smallCaps w:val="0"/>
    </w:rPr>
  </w:style>
  <w:style w:type="paragraph" w:customStyle="1" w:styleId="NumPar2">
    <w:name w:val="NumPar 2"/>
    <w:basedOn w:val="Heading2"/>
    <w:next w:val="Text2"/>
    <w:pPr>
      <w:keepNext w:val="0"/>
      <w:outlineLvl w:val="9"/>
    </w:pPr>
    <w:rPr>
      <w:b w:val="0"/>
    </w:rPr>
  </w:style>
  <w:style w:type="paragraph" w:customStyle="1" w:styleId="NumPar3">
    <w:name w:val="NumPar 3"/>
    <w:basedOn w:val="Heading3"/>
    <w:next w:val="Text3"/>
    <w:pPr>
      <w:keepNext w:val="0"/>
      <w:outlineLvl w:val="9"/>
    </w:pPr>
    <w:rPr>
      <w:i/>
    </w:rPr>
  </w:style>
  <w:style w:type="paragraph" w:customStyle="1" w:styleId="NumPar4">
    <w:name w:val="NumPar 4"/>
    <w:basedOn w:val="Heading4"/>
    <w:next w:val="Text4"/>
    <w:pPr>
      <w:keepNext w:val="0"/>
      <w:outlineLvl w:val="9"/>
    </w:pPr>
  </w:style>
  <w:style w:type="paragraph" w:customStyle="1" w:styleId="PartTitle">
    <w:name w:val="PartTitle"/>
    <w:basedOn w:val="Normal"/>
    <w:next w:val="ChapterTitle"/>
    <w:pPr>
      <w:keepNext/>
      <w:pageBreakBefore/>
      <w:spacing w:after="480"/>
      <w:jc w:val="center"/>
    </w:pPr>
    <w:rPr>
      <w:b/>
      <w:sz w:val="36"/>
    </w:rPr>
  </w:style>
  <w:style w:type="paragraph" w:styleId="PlainText">
    <w:name w:val="Plain Text"/>
    <w:basedOn w:val="Normal"/>
    <w:rPr>
      <w:rFonts w:ascii="Courier New" w:hAnsi="Courier New"/>
      <w:sz w:val="20"/>
    </w:rPr>
  </w:style>
  <w:style w:type="paragraph" w:styleId="Salutation">
    <w:name w:val="Salutation"/>
    <w:basedOn w:val="Normal"/>
    <w:next w:val="Normal"/>
  </w:style>
  <w:style w:type="paragraph" w:styleId="Signature">
    <w:name w:val="Signature"/>
    <w:basedOn w:val="Normal"/>
    <w:next w:val="Enclosures"/>
    <w:pPr>
      <w:tabs>
        <w:tab w:val="left" w:pos="5103"/>
      </w:tabs>
      <w:spacing w:before="1200" w:after="0"/>
      <w:ind w:left="5103"/>
      <w:jc w:val="center"/>
    </w:pPr>
  </w:style>
  <w:style w:type="paragraph" w:styleId="Subtitle">
    <w:name w:val="Subtitle"/>
    <w:basedOn w:val="Normal"/>
    <w:qFormat/>
    <w:pPr>
      <w:spacing w:after="60"/>
      <w:jc w:val="center"/>
      <w:outlineLvl w:val="1"/>
    </w:pPr>
    <w:rPr>
      <w:rFonts w:ascii="Arial" w:hAnsi="Arial"/>
    </w:rPr>
  </w:style>
  <w:style w:type="paragraph" w:customStyle="1" w:styleId="SubTitle1">
    <w:name w:val="SubTitle 1"/>
    <w:basedOn w:val="Normal"/>
    <w:next w:val="SubTitle2"/>
    <w:pPr>
      <w:jc w:val="center"/>
    </w:pPr>
    <w:rPr>
      <w:b/>
      <w:sz w:val="40"/>
    </w:rPr>
  </w:style>
  <w:style w:type="paragraph" w:customStyle="1" w:styleId="SubTitle2">
    <w:name w:val="SubTitle 2"/>
    <w:basedOn w:val="Normal"/>
    <w:pPr>
      <w:jc w:val="center"/>
    </w:pPr>
    <w:rPr>
      <w:b/>
      <w:sz w:val="32"/>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uiPriority w:val="99"/>
    <w:pPr>
      <w:ind w:left="480" w:hanging="480"/>
    </w:pPr>
  </w:style>
  <w:style w:type="paragraph" w:styleId="Title">
    <w:name w:val="Title"/>
    <w:basedOn w:val="Normal"/>
    <w:next w:val="SubTitle1"/>
    <w:link w:val="TitleChar"/>
    <w:qFormat/>
    <w:pPr>
      <w:spacing w:after="480"/>
      <w:jc w:val="center"/>
    </w:pPr>
    <w:rPr>
      <w:b/>
      <w:kern w:val="28"/>
      <w:sz w:val="48"/>
    </w:rPr>
  </w:style>
  <w:style w:type="paragraph" w:styleId="TOAHeading">
    <w:name w:val="toa heading"/>
    <w:basedOn w:val="Normal"/>
    <w:next w:val="Normal"/>
    <w:semiHidden/>
    <w:pPr>
      <w:spacing w:before="120"/>
    </w:pPr>
    <w:rPr>
      <w:rFonts w:ascii="Arial" w:hAnsi="Arial"/>
      <w:b/>
    </w:rPr>
  </w:style>
  <w:style w:type="paragraph" w:styleId="TOC1">
    <w:name w:val="toc 1"/>
    <w:basedOn w:val="Normal"/>
    <w:next w:val="Normal"/>
    <w:uiPriority w:val="39"/>
    <w:qFormat/>
    <w:rsid w:val="00062C4F"/>
    <w:pPr>
      <w:tabs>
        <w:tab w:val="right" w:leader="dot" w:pos="10206"/>
      </w:tabs>
      <w:ind w:left="482" w:right="720" w:hanging="482"/>
    </w:pPr>
    <w:rPr>
      <w:caps/>
    </w:rPr>
  </w:style>
  <w:style w:type="paragraph" w:styleId="TOC2">
    <w:name w:val="toc 2"/>
    <w:basedOn w:val="Normal"/>
    <w:next w:val="Normal"/>
    <w:uiPriority w:val="39"/>
    <w:qFormat/>
    <w:rsid w:val="00681D22"/>
    <w:pPr>
      <w:tabs>
        <w:tab w:val="right" w:leader="dot" w:pos="10206"/>
      </w:tabs>
      <w:spacing w:before="60" w:after="60"/>
      <w:ind w:left="595" w:right="720" w:hanging="595"/>
    </w:pPr>
  </w:style>
  <w:style w:type="paragraph" w:styleId="TOC3">
    <w:name w:val="toc 3"/>
    <w:basedOn w:val="Normal"/>
    <w:next w:val="Normal"/>
    <w:uiPriority w:val="39"/>
    <w:qFormat/>
    <w:rsid w:val="00681D22"/>
    <w:pPr>
      <w:tabs>
        <w:tab w:val="right" w:leader="dot" w:pos="10206"/>
      </w:tabs>
      <w:spacing w:before="60" w:after="60"/>
      <w:ind w:left="839" w:right="720" w:hanging="839"/>
    </w:pPr>
  </w:style>
  <w:style w:type="paragraph" w:styleId="TOC4">
    <w:name w:val="toc 4"/>
    <w:basedOn w:val="Normal"/>
    <w:next w:val="Normal"/>
    <w:uiPriority w:val="39"/>
    <w:pPr>
      <w:tabs>
        <w:tab w:val="right" w:leader="dot" w:pos="8641"/>
      </w:tabs>
      <w:spacing w:before="60" w:after="60"/>
      <w:ind w:left="2880" w:right="720" w:hanging="964"/>
    </w:pPr>
  </w:style>
  <w:style w:type="paragraph" w:styleId="TOC5">
    <w:name w:val="toc 5"/>
    <w:basedOn w:val="Normal"/>
    <w:next w:val="Normal"/>
    <w:uiPriority w:val="39"/>
    <w:pPr>
      <w:tabs>
        <w:tab w:val="right" w:leader="dot" w:pos="8641"/>
      </w:tabs>
      <w:spacing w:before="240" w:after="120"/>
      <w:ind w:right="720"/>
    </w:pPr>
    <w:rPr>
      <w:caps/>
    </w:rPr>
  </w:style>
  <w:style w:type="paragraph" w:styleId="TOC6">
    <w:name w:val="toc 6"/>
    <w:basedOn w:val="Normal"/>
    <w:next w:val="Normal"/>
    <w:autoRedefine/>
    <w:uiPriority w:val="39"/>
    <w:pPr>
      <w:ind w:left="1200"/>
    </w:pPr>
  </w:style>
  <w:style w:type="paragraph" w:styleId="TOC7">
    <w:name w:val="toc 7"/>
    <w:basedOn w:val="Normal"/>
    <w:next w:val="Normal"/>
    <w:autoRedefine/>
    <w:uiPriority w:val="39"/>
    <w:pPr>
      <w:ind w:left="1440"/>
    </w:pPr>
  </w:style>
  <w:style w:type="paragraph" w:styleId="TOC8">
    <w:name w:val="toc 8"/>
    <w:basedOn w:val="Normal"/>
    <w:next w:val="Normal"/>
    <w:autoRedefine/>
    <w:uiPriority w:val="39"/>
    <w:pPr>
      <w:ind w:left="1680"/>
    </w:pPr>
  </w:style>
  <w:style w:type="paragraph" w:styleId="TOC9">
    <w:name w:val="toc 9"/>
    <w:basedOn w:val="Normal"/>
    <w:next w:val="Normal"/>
    <w:autoRedefine/>
    <w:uiPriority w:val="39"/>
    <w:pPr>
      <w:ind w:left="1920"/>
    </w:pPr>
  </w:style>
  <w:style w:type="paragraph" w:customStyle="1" w:styleId="YReferences">
    <w:name w:val="YReferences"/>
    <w:basedOn w:val="Normal"/>
    <w:next w:val="Normal"/>
    <w:pPr>
      <w:spacing w:after="480"/>
      <w:ind w:left="1531" w:hanging="1531"/>
    </w:pPr>
  </w:style>
  <w:style w:type="paragraph" w:customStyle="1" w:styleId="ListBullet1">
    <w:name w:val="List Bullet 1"/>
    <w:basedOn w:val="Text1"/>
    <w:pPr>
      <w:numPr>
        <w:ilvl w:val="0"/>
        <w:numId w:val="4"/>
      </w:numPr>
    </w:pPr>
  </w:style>
  <w:style w:type="paragraph" w:customStyle="1" w:styleId="ListDash">
    <w:name w:val="List Dash"/>
    <w:basedOn w:val="Normal"/>
    <w:pPr>
      <w:numPr>
        <w:ilvl w:val="0"/>
        <w:numId w:val="8"/>
      </w:numPr>
    </w:pPr>
  </w:style>
  <w:style w:type="paragraph" w:customStyle="1" w:styleId="ListDash1">
    <w:name w:val="List Dash 1"/>
    <w:basedOn w:val="Text1"/>
    <w:pPr>
      <w:numPr>
        <w:ilvl w:val="0"/>
        <w:numId w:val="9"/>
      </w:numPr>
    </w:pPr>
  </w:style>
  <w:style w:type="paragraph" w:customStyle="1" w:styleId="ListDash2">
    <w:name w:val="List Dash 2"/>
    <w:basedOn w:val="Text2"/>
    <w:pPr>
      <w:numPr>
        <w:ilvl w:val="0"/>
        <w:numId w:val="10"/>
      </w:numPr>
      <w:tabs>
        <w:tab w:val="clear" w:pos="2302"/>
      </w:tabs>
    </w:pPr>
  </w:style>
  <w:style w:type="paragraph" w:customStyle="1" w:styleId="ListDash3">
    <w:name w:val="List Dash 3"/>
    <w:basedOn w:val="Text3"/>
    <w:pPr>
      <w:numPr>
        <w:ilvl w:val="0"/>
        <w:numId w:val="11"/>
      </w:numPr>
      <w:tabs>
        <w:tab w:val="clear" w:pos="2302"/>
      </w:tabs>
    </w:pPr>
  </w:style>
  <w:style w:type="paragraph" w:customStyle="1" w:styleId="ListDash4">
    <w:name w:val="List Dash 4"/>
    <w:basedOn w:val="Text4"/>
    <w:pPr>
      <w:numPr>
        <w:ilvl w:val="0"/>
        <w:numId w:val="12"/>
      </w:numPr>
      <w:tabs>
        <w:tab w:val="clear" w:pos="2302"/>
      </w:tabs>
    </w:pPr>
  </w:style>
  <w:style w:type="paragraph" w:customStyle="1" w:styleId="ListNumberLevel2">
    <w:name w:val="List Number (Level 2)"/>
    <w:basedOn w:val="Normal"/>
    <w:pPr>
      <w:numPr>
        <w:ilvl w:val="1"/>
        <w:numId w:val="13"/>
      </w:numPr>
    </w:pPr>
  </w:style>
  <w:style w:type="paragraph" w:customStyle="1" w:styleId="ListNumberLevel3">
    <w:name w:val="List Number (Level 3)"/>
    <w:basedOn w:val="Normal"/>
    <w:pPr>
      <w:numPr>
        <w:ilvl w:val="2"/>
        <w:numId w:val="13"/>
      </w:numPr>
    </w:pPr>
  </w:style>
  <w:style w:type="paragraph" w:customStyle="1" w:styleId="ListNumberLevel4">
    <w:name w:val="List Number (Level 4)"/>
    <w:basedOn w:val="Normal"/>
    <w:pPr>
      <w:numPr>
        <w:ilvl w:val="3"/>
        <w:numId w:val="13"/>
      </w:numPr>
    </w:pPr>
  </w:style>
  <w:style w:type="paragraph" w:customStyle="1" w:styleId="ListNumber1">
    <w:name w:val="List Number 1"/>
    <w:basedOn w:val="Text1"/>
    <w:pPr>
      <w:numPr>
        <w:ilvl w:val="0"/>
        <w:numId w:val="14"/>
      </w:numPr>
    </w:pPr>
  </w:style>
  <w:style w:type="paragraph" w:customStyle="1" w:styleId="ListNumber1Level2">
    <w:name w:val="List Number 1 (Level 2)"/>
    <w:basedOn w:val="Text1"/>
    <w:pPr>
      <w:numPr>
        <w:ilvl w:val="1"/>
        <w:numId w:val="14"/>
      </w:numPr>
    </w:pPr>
  </w:style>
  <w:style w:type="paragraph" w:customStyle="1" w:styleId="ListNumber1Level3">
    <w:name w:val="List Number 1 (Level 3)"/>
    <w:basedOn w:val="Text1"/>
    <w:pPr>
      <w:numPr>
        <w:ilvl w:val="2"/>
        <w:numId w:val="14"/>
      </w:numPr>
    </w:pPr>
  </w:style>
  <w:style w:type="paragraph" w:customStyle="1" w:styleId="ListNumber1Level4">
    <w:name w:val="List Number 1 (Level 4)"/>
    <w:basedOn w:val="Text1"/>
    <w:pPr>
      <w:numPr>
        <w:ilvl w:val="3"/>
        <w:numId w:val="14"/>
      </w:numPr>
    </w:pPr>
  </w:style>
  <w:style w:type="paragraph" w:customStyle="1" w:styleId="ListNumber2Level2">
    <w:name w:val="List Number 2 (Level 2)"/>
    <w:basedOn w:val="Text2"/>
    <w:pPr>
      <w:numPr>
        <w:ilvl w:val="1"/>
        <w:numId w:val="15"/>
      </w:numPr>
      <w:tabs>
        <w:tab w:val="clear" w:pos="2302"/>
      </w:tabs>
    </w:pPr>
  </w:style>
  <w:style w:type="paragraph" w:customStyle="1" w:styleId="ListNumber2Level3">
    <w:name w:val="List Number 2 (Level 3)"/>
    <w:basedOn w:val="Text2"/>
    <w:pPr>
      <w:numPr>
        <w:ilvl w:val="2"/>
        <w:numId w:val="15"/>
      </w:numPr>
      <w:tabs>
        <w:tab w:val="clear" w:pos="2302"/>
      </w:tabs>
    </w:pPr>
  </w:style>
  <w:style w:type="paragraph" w:customStyle="1" w:styleId="ListNumber2Level4">
    <w:name w:val="List Number 2 (Level 4)"/>
    <w:basedOn w:val="Text2"/>
    <w:pPr>
      <w:numPr>
        <w:ilvl w:val="3"/>
        <w:numId w:val="15"/>
      </w:numPr>
      <w:tabs>
        <w:tab w:val="clear" w:pos="2302"/>
      </w:tabs>
    </w:pPr>
  </w:style>
  <w:style w:type="paragraph" w:customStyle="1" w:styleId="ListNumber3Level2">
    <w:name w:val="List Number 3 (Level 2)"/>
    <w:basedOn w:val="Text3"/>
    <w:pPr>
      <w:numPr>
        <w:ilvl w:val="1"/>
        <w:numId w:val="16"/>
      </w:numPr>
      <w:tabs>
        <w:tab w:val="clear" w:pos="2302"/>
      </w:tabs>
    </w:pPr>
  </w:style>
  <w:style w:type="paragraph" w:customStyle="1" w:styleId="ListNumber3Level3">
    <w:name w:val="List Number 3 (Level 3)"/>
    <w:basedOn w:val="Text3"/>
    <w:pPr>
      <w:numPr>
        <w:ilvl w:val="2"/>
        <w:numId w:val="16"/>
      </w:numPr>
      <w:tabs>
        <w:tab w:val="clear" w:pos="2302"/>
      </w:tabs>
    </w:pPr>
  </w:style>
  <w:style w:type="paragraph" w:customStyle="1" w:styleId="ListNumber3Level4">
    <w:name w:val="List Number 3 (Level 4)"/>
    <w:basedOn w:val="Text3"/>
    <w:pPr>
      <w:numPr>
        <w:ilvl w:val="3"/>
        <w:numId w:val="16"/>
      </w:numPr>
      <w:tabs>
        <w:tab w:val="clear" w:pos="2302"/>
      </w:tabs>
    </w:pPr>
  </w:style>
  <w:style w:type="paragraph" w:customStyle="1" w:styleId="ListNumber4Level2">
    <w:name w:val="List Number 4 (Level 2)"/>
    <w:basedOn w:val="Text4"/>
    <w:pPr>
      <w:numPr>
        <w:ilvl w:val="1"/>
        <w:numId w:val="17"/>
      </w:numPr>
      <w:tabs>
        <w:tab w:val="clear" w:pos="2302"/>
      </w:tabs>
    </w:pPr>
  </w:style>
  <w:style w:type="paragraph" w:customStyle="1" w:styleId="ListNumber4Level3">
    <w:name w:val="List Number 4 (Level 3)"/>
    <w:basedOn w:val="Text4"/>
    <w:pPr>
      <w:numPr>
        <w:ilvl w:val="2"/>
        <w:numId w:val="17"/>
      </w:numPr>
      <w:tabs>
        <w:tab w:val="clear" w:pos="2302"/>
      </w:tabs>
    </w:pPr>
  </w:style>
  <w:style w:type="paragraph" w:customStyle="1" w:styleId="ListNumber4Level4">
    <w:name w:val="List Number 4 (Level 4)"/>
    <w:basedOn w:val="Text4"/>
    <w:pPr>
      <w:numPr>
        <w:ilvl w:val="3"/>
        <w:numId w:val="17"/>
      </w:numPr>
      <w:tabs>
        <w:tab w:val="clear" w:pos="2302"/>
      </w:tabs>
    </w:pPr>
  </w:style>
  <w:style w:type="paragraph" w:styleId="TOCHeading">
    <w:name w:val="TOC Heading"/>
    <w:basedOn w:val="Normal"/>
    <w:next w:val="Normal"/>
    <w:uiPriority w:val="39"/>
    <w:qFormat/>
    <w:pPr>
      <w:keepNext/>
      <w:spacing w:before="240"/>
      <w:jc w:val="center"/>
    </w:pPr>
    <w:rPr>
      <w:b/>
    </w:rPr>
  </w:style>
  <w:style w:type="paragraph" w:customStyle="1" w:styleId="Contact">
    <w:name w:val="Contact"/>
    <w:basedOn w:val="Normal"/>
    <w:next w:val="Normal"/>
    <w:uiPriority w:val="99"/>
    <w:pPr>
      <w:spacing w:after="480"/>
      <w:ind w:left="567" w:hanging="567"/>
      <w:jc w:val="left"/>
    </w:pPr>
  </w:style>
  <w:style w:type="paragraph" w:customStyle="1" w:styleId="Designator">
    <w:name w:val="Designator"/>
    <w:basedOn w:val="Normal"/>
    <w:pPr>
      <w:spacing w:after="0"/>
      <w:jc w:val="center"/>
    </w:pPr>
    <w:rPr>
      <w:b/>
      <w:caps/>
      <w:sz w:val="32"/>
    </w:rPr>
  </w:style>
  <w:style w:type="paragraph" w:customStyle="1" w:styleId="Releasable">
    <w:name w:val="Releasable"/>
    <w:basedOn w:val="Normal"/>
    <w:qFormat/>
    <w:pPr>
      <w:spacing w:after="0"/>
      <w:jc w:val="center"/>
    </w:pPr>
    <w:rPr>
      <w:b/>
      <w:caps/>
      <w:sz w:val="32"/>
      <w:lang w:val="de-DE"/>
    </w:rPr>
  </w:style>
  <w:style w:type="paragraph" w:customStyle="1" w:styleId="RUE">
    <w:name w:val="RUE"/>
    <w:basedOn w:val="Normal"/>
    <w:pPr>
      <w:spacing w:after="0"/>
      <w:jc w:val="center"/>
    </w:pPr>
    <w:rPr>
      <w:b/>
      <w:caps/>
      <w:sz w:val="32"/>
      <w:bdr w:val="single" w:sz="18" w:space="0" w:color="auto"/>
      <w:lang w:val="de-DE"/>
    </w:rPr>
  </w:style>
  <w:style w:type="paragraph" w:customStyle="1" w:styleId="ConfidentialUE">
    <w:name w:val="Confidential UE"/>
    <w:basedOn w:val="Normal"/>
    <w:pPr>
      <w:spacing w:after="0"/>
      <w:jc w:val="center"/>
    </w:pPr>
    <w:rPr>
      <w:b/>
      <w:caps/>
      <w:sz w:val="32"/>
      <w:bdr w:val="single" w:sz="18" w:space="0" w:color="auto"/>
    </w:rPr>
  </w:style>
  <w:style w:type="paragraph" w:customStyle="1" w:styleId="SecretUE">
    <w:name w:val="Secret UE"/>
    <w:basedOn w:val="Normal"/>
    <w:pPr>
      <w:spacing w:after="0"/>
      <w:jc w:val="center"/>
    </w:pPr>
    <w:rPr>
      <w:b/>
      <w:caps/>
      <w:color w:val="FF0000"/>
      <w:sz w:val="32"/>
      <w:bdr w:val="single" w:sz="18" w:space="0" w:color="FF0000"/>
    </w:rPr>
  </w:style>
  <w:style w:type="paragraph" w:customStyle="1" w:styleId="TrsSecretUE">
    <w:name w:val="Très Secret UE"/>
    <w:basedOn w:val="Normal"/>
    <w:pPr>
      <w:spacing w:after="0"/>
      <w:jc w:val="center"/>
    </w:pPr>
    <w:rPr>
      <w:b/>
      <w:caps/>
      <w:color w:val="FF0000"/>
      <w:sz w:val="32"/>
      <w:bdr w:val="single" w:sz="18" w:space="0" w:color="FF0000"/>
    </w:rPr>
  </w:style>
  <w:style w:type="character" w:customStyle="1" w:styleId="FooterChar">
    <w:name w:val="Footer Char"/>
    <w:link w:val="Footer"/>
    <w:uiPriority w:val="99"/>
    <w:rsid w:val="00B538D8"/>
    <w:rPr>
      <w:rFonts w:ascii="Arial" w:hAnsi="Arial"/>
      <w:sz w:val="16"/>
      <w:lang w:eastAsia="en-US"/>
    </w:rPr>
  </w:style>
  <w:style w:type="paragraph" w:customStyle="1" w:styleId="ZCom">
    <w:name w:val="Z_Com"/>
    <w:basedOn w:val="Normal"/>
    <w:next w:val="ZDGName"/>
    <w:uiPriority w:val="99"/>
    <w:rsid w:val="00B538D8"/>
    <w:pPr>
      <w:widowControl w:val="0"/>
      <w:autoSpaceDE w:val="0"/>
      <w:autoSpaceDN w:val="0"/>
      <w:spacing w:after="0"/>
      <w:ind w:right="85"/>
    </w:pPr>
    <w:rPr>
      <w:rFonts w:ascii="Arial" w:hAnsi="Arial" w:cs="Arial"/>
      <w:szCs w:val="24"/>
      <w:lang w:eastAsia="en-GB"/>
    </w:rPr>
  </w:style>
  <w:style w:type="paragraph" w:customStyle="1" w:styleId="ZDGName">
    <w:name w:val="Z_DGName"/>
    <w:basedOn w:val="Normal"/>
    <w:uiPriority w:val="99"/>
    <w:rsid w:val="00B538D8"/>
    <w:pPr>
      <w:widowControl w:val="0"/>
      <w:autoSpaceDE w:val="0"/>
      <w:autoSpaceDN w:val="0"/>
      <w:spacing w:after="0"/>
      <w:ind w:right="85"/>
      <w:jc w:val="left"/>
    </w:pPr>
    <w:rPr>
      <w:rFonts w:ascii="Arial" w:hAnsi="Arial" w:cs="Arial"/>
      <w:sz w:val="16"/>
      <w:szCs w:val="16"/>
      <w:lang w:eastAsia="en-GB"/>
    </w:rPr>
  </w:style>
  <w:style w:type="character" w:customStyle="1" w:styleId="HeaderChar">
    <w:name w:val="Header Char"/>
    <w:link w:val="Header"/>
    <w:uiPriority w:val="99"/>
    <w:rsid w:val="00B538D8"/>
    <w:rPr>
      <w:sz w:val="24"/>
      <w:lang w:eastAsia="en-US"/>
    </w:rPr>
  </w:style>
  <w:style w:type="character" w:styleId="Hyperlink">
    <w:name w:val="Hyperlink"/>
    <w:uiPriority w:val="99"/>
    <w:unhideWhenUsed/>
    <w:rsid w:val="00BF61CA"/>
    <w:rPr>
      <w:color w:val="0000FF"/>
      <w:u w:val="single"/>
    </w:rPr>
  </w:style>
  <w:style w:type="paragraph" w:styleId="BalloonText">
    <w:name w:val="Balloon Text"/>
    <w:basedOn w:val="Normal"/>
    <w:link w:val="BalloonTextChar"/>
    <w:uiPriority w:val="99"/>
    <w:semiHidden/>
    <w:unhideWhenUsed/>
    <w:rsid w:val="00AF341F"/>
    <w:pPr>
      <w:spacing w:after="0"/>
    </w:pPr>
    <w:rPr>
      <w:rFonts w:ascii="Tahoma" w:hAnsi="Tahoma" w:cs="Tahoma"/>
      <w:sz w:val="16"/>
      <w:szCs w:val="16"/>
    </w:rPr>
  </w:style>
  <w:style w:type="character" w:customStyle="1" w:styleId="BalloonTextChar">
    <w:name w:val="Balloon Text Char"/>
    <w:link w:val="BalloonText"/>
    <w:uiPriority w:val="99"/>
    <w:semiHidden/>
    <w:rsid w:val="00AF341F"/>
    <w:rPr>
      <w:rFonts w:ascii="Tahoma" w:hAnsi="Tahoma" w:cs="Tahoma"/>
      <w:sz w:val="16"/>
      <w:szCs w:val="16"/>
      <w:lang w:eastAsia="en-US"/>
    </w:rPr>
  </w:style>
  <w:style w:type="character" w:customStyle="1" w:styleId="Heading4Char">
    <w:name w:val="Heading 4 Char"/>
    <w:link w:val="Heading4"/>
    <w:rsid w:val="00554619"/>
    <w:rPr>
      <w:i/>
      <w:color w:val="000000"/>
      <w:sz w:val="24"/>
      <w:lang w:val="fr-BE" w:eastAsia="en-US"/>
    </w:rPr>
  </w:style>
  <w:style w:type="paragraph" w:customStyle="1" w:styleId="FITTable">
    <w:name w:val="FIT Table"/>
    <w:basedOn w:val="Normal"/>
    <w:rsid w:val="00DB72E9"/>
    <w:pPr>
      <w:spacing w:before="60" w:after="60"/>
    </w:pPr>
    <w:rPr>
      <w:sz w:val="22"/>
    </w:rPr>
  </w:style>
  <w:style w:type="character" w:customStyle="1" w:styleId="TitleChar">
    <w:name w:val="Title Char"/>
    <w:link w:val="Title"/>
    <w:rsid w:val="00DB72E9"/>
    <w:rPr>
      <w:b/>
      <w:kern w:val="28"/>
      <w:sz w:val="48"/>
      <w:lang w:eastAsia="en-US"/>
    </w:rPr>
  </w:style>
  <w:style w:type="table" w:styleId="TableGrid">
    <w:name w:val="Table Grid"/>
    <w:basedOn w:val="TableNormal"/>
    <w:uiPriority w:val="59"/>
    <w:rsid w:val="00D638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uidelines">
    <w:name w:val="Guidelines"/>
    <w:basedOn w:val="Text2"/>
    <w:link w:val="GuidelinesChar"/>
    <w:rsid w:val="00120799"/>
    <w:pPr>
      <w:pBdr>
        <w:top w:val="single" w:sz="4" w:space="1" w:color="auto"/>
        <w:left w:val="single" w:sz="4" w:space="4" w:color="auto"/>
        <w:bottom w:val="single" w:sz="4" w:space="1" w:color="auto"/>
        <w:right w:val="single" w:sz="4" w:space="4" w:color="auto"/>
      </w:pBdr>
      <w:ind w:left="0"/>
    </w:pPr>
    <w:rPr>
      <w:color w:val="4F81BD"/>
    </w:rPr>
  </w:style>
  <w:style w:type="character" w:customStyle="1" w:styleId="Text2Char">
    <w:name w:val="Text 2 Char"/>
    <w:link w:val="Text2"/>
    <w:rsid w:val="00120799"/>
    <w:rPr>
      <w:sz w:val="24"/>
      <w:lang w:eastAsia="en-US"/>
    </w:rPr>
  </w:style>
  <w:style w:type="character" w:customStyle="1" w:styleId="GuidelinesChar">
    <w:name w:val="Guidelines Char"/>
    <w:link w:val="Guidelines"/>
    <w:rsid w:val="00120799"/>
    <w:rPr>
      <w:color w:val="4F81BD"/>
      <w:sz w:val="24"/>
      <w:lang w:eastAsia="en-US"/>
    </w:rPr>
  </w:style>
  <w:style w:type="character" w:styleId="FootnoteReference">
    <w:name w:val="footnote reference"/>
    <w:uiPriority w:val="99"/>
    <w:semiHidden/>
    <w:unhideWhenUsed/>
    <w:rsid w:val="00D56D3F"/>
    <w:rPr>
      <w:vertAlign w:val="superscript"/>
    </w:rPr>
  </w:style>
  <w:style w:type="table" w:customStyle="1" w:styleId="TableGrid1">
    <w:name w:val="Table Grid1"/>
    <w:basedOn w:val="TableNormal"/>
    <w:next w:val="TableGrid"/>
    <w:rsid w:val="00990D9F"/>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link w:val="Heading2"/>
    <w:rsid w:val="00E272CB"/>
    <w:rPr>
      <w:b/>
      <w:sz w:val="24"/>
      <w:lang w:val="fr-BE" w:eastAsia="en-US"/>
    </w:rPr>
  </w:style>
  <w:style w:type="character" w:customStyle="1" w:styleId="Heading3Char">
    <w:name w:val="Heading 3 Char"/>
    <w:link w:val="Heading3"/>
    <w:rsid w:val="00F235A7"/>
    <w:rPr>
      <w:color w:val="000000"/>
      <w:sz w:val="24"/>
      <w:lang w:val="fr-BE" w:eastAsia="en-US"/>
    </w:rPr>
  </w:style>
  <w:style w:type="paragraph" w:styleId="ListParagraph">
    <w:name w:val="List Paragraph"/>
    <w:basedOn w:val="Normal"/>
    <w:uiPriority w:val="34"/>
    <w:qFormat/>
    <w:rsid w:val="00592E64"/>
    <w:pPr>
      <w:ind w:left="720"/>
      <w:contextualSpacing/>
    </w:pPr>
  </w:style>
  <w:style w:type="numbering" w:customStyle="1" w:styleId="Headings">
    <w:name w:val="Headings"/>
    <w:uiPriority w:val="99"/>
    <w:rsid w:val="00162E7B"/>
    <w:pPr>
      <w:numPr>
        <w:numId w:val="18"/>
      </w:numPr>
    </w:pPr>
  </w:style>
</w:styles>
</file>

<file path=word/webSettings.xml><?xml version="1.0" encoding="utf-8"?>
<w:webSettings xmlns:r="http://schemas.openxmlformats.org/officeDocument/2006/relationships" xmlns:w="http://schemas.openxmlformats.org/wordprocessingml/2006/main">
  <w:targetScreenSz w:val="1024x768"/>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theme" Target="theme/theme1.xml" /><Relationship Id="rId11" Type="http://schemas.openxmlformats.org/officeDocument/2006/relationships/numbering" Target="numbering.xml" /><Relationship Id="rId12"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footer" Target="footer1.xml" /><Relationship Id="rId8" Type="http://schemas.openxmlformats.org/officeDocument/2006/relationships/header" Target="header1.xml" /><Relationship Id="rId9" Type="http://schemas.openxmlformats.org/officeDocument/2006/relationships/footer" Target="footer2.xml" /></Relationships>
</file>

<file path=word/_rels/fontTable.xml.rels>&#65279;<?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 Id="rId7" Type="http://schemas.openxmlformats.org/officeDocument/2006/relationships/font" Target="fonts/font7.odttf" /><Relationship Id="rId8" Type="http://schemas.openxmlformats.org/officeDocument/2006/relationships/font" Target="fonts/font8.odttf" /><Relationship Id="rId9" Type="http://schemas.openxmlformats.org/officeDocument/2006/relationships/font" Target="fonts/font9.odttf" /></Relationships>
</file>

<file path=word/_rels/settings.xml.rels>&#65279;<?xml version="1.0" encoding="utf-8" standalone="yes"?><Relationships xmlns="http://schemas.openxmlformats.org/package/2006/relationships"><Relationship Id="rId1" Type="http://schemas.openxmlformats.org/officeDocument/2006/relationships/attachedTemplate" Target="file:///C:\Users\Public\Documents\Templates\REP.DOTM"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5A5CCC-2329-4772-8C3A-1AB7F544E1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REP.DOTM</Template>
  <TotalTime>1</TotalTime>
  <Pages>115</Pages>
  <Words>0</Words>
  <Characters>0</Characters>
  <Application>Microsoft Office Word</Application>
  <DocSecurity>0</DocSecurity>
  <Lines>0</Lines>
  <Paragraphs>0</Paragraphs>
  <ScaleCrop>false</ScaleCrop>
  <HeadingPairs>
    <vt:vector size="2" baseType="variant">
      <vt:variant>
        <vt:lpstr>Title</vt:lpstr>
      </vt:variant>
      <vt:variant>
        <vt:i4>1</vt:i4>
      </vt:variant>
    </vt:vector>
  </HeadingPairs>
  <TitlesOfParts>
    <vt:vector size="1" baseType="lpstr">
      <vt:lpstr>Title of the RDP</vt:lpstr>
    </vt:vector>
  </TitlesOfParts>
  <Company>Member State Name</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of the RDP</dc:title>
  <dc:creator>Member State Authority</dc:creator>
  <cp:keywords>EL4</cp:keywords>
  <cp:lastModifiedBy>MATHIEU Serge (AGRI-EXT)</cp:lastModifiedBy>
  <cp:revision>2</cp:revision>
  <cp:lastPrinted>2013-05-31T11:39:00Z</cp:lastPrinted>
  <dcterms:created xsi:type="dcterms:W3CDTF">2016-04-11T12:06:00Z</dcterms:created>
  <dcterms:modified xsi:type="dcterms:W3CDTF">2016-04-11T12:06:00Z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
    <vt:lpwstr/>
  </property>
  <property fmtid="{D5CDD505-2E9C-101B-9397-08002B2CF9AE}" pid="3" name="Contributor">
    <vt:lpwstr/>
  </property>
  <property fmtid="{D5CDD505-2E9C-101B-9397-08002B2CF9AE}" pid="4" name="Created using">
    <vt:lpwstr>EL 4.6 Build 21000</vt:lpwstr>
  </property>
  <property fmtid="{D5CDD505-2E9C-101B-9397-08002B2CF9AE}" pid="5" name="Creator">
    <vt:lpwstr/>
  </property>
  <property fmtid="{D5CDD505-2E9C-101B-9397-08002B2CF9AE}" pid="6" name="DateAlarm">
    <vt:lpwstr/>
  </property>
  <property fmtid="{D5CDD505-2E9C-101B-9397-08002B2CF9AE}" pid="7" name="DatePublication">
    <vt:lpwstr/>
  </property>
  <property fmtid="{D5CDD505-2E9C-101B-9397-08002B2CF9AE}" pid="8" name="Description">
    <vt:lpwstr/>
  </property>
  <property fmtid="{D5CDD505-2E9C-101B-9397-08002B2CF9AE}" pid="9" name="DocID_EU">
    <vt:lpwstr> </vt:lpwstr>
  </property>
  <property fmtid="{D5CDD505-2E9C-101B-9397-08002B2CF9AE}" pid="10" name="ELDocType">
    <vt:lpwstr>rep.dot</vt:lpwstr>
  </property>
  <property fmtid="{D5CDD505-2E9C-101B-9397-08002B2CF9AE}" pid="11" name="EL_Author">
    <vt:lpwstr>Vallet Marc (Everis)</vt:lpwstr>
  </property>
  <property fmtid="{D5CDD505-2E9C-101B-9397-08002B2CF9AE}" pid="12" name="EL_Language">
    <vt:lpwstr>EN</vt:lpwstr>
  </property>
  <property fmtid="{D5CDD505-2E9C-101B-9397-08002B2CF9AE}" pid="13" name="EurolookVersion">
    <vt:lpwstr>4.5</vt:lpwstr>
  </property>
  <property fmtid="{D5CDD505-2E9C-101B-9397-08002B2CF9AE}" pid="14" name="Formatting">
    <vt:lpwstr>4.1</vt:lpwstr>
  </property>
  <property fmtid="{D5CDD505-2E9C-101B-9397-08002B2CF9AE}" pid="15" name="Language">
    <vt:lpwstr>EN</vt:lpwstr>
  </property>
  <property fmtid="{D5CDD505-2E9C-101B-9397-08002B2CF9AE}" pid="16" name="Last edited using">
    <vt:lpwstr>EL 4.6 Build 34000</vt:lpwstr>
  </property>
  <property fmtid="{D5CDD505-2E9C-101B-9397-08002B2CF9AE}" pid="17" name="Publisher">
    <vt:lpwstr/>
  </property>
  <property fmtid="{D5CDD505-2E9C-101B-9397-08002B2CF9AE}" pid="18" name="Reference">
    <vt:lpwstr/>
  </property>
  <property fmtid="{D5CDD505-2E9C-101B-9397-08002B2CF9AE}" pid="19" name="Rights">
    <vt:lpwstr/>
  </property>
  <property fmtid="{D5CDD505-2E9C-101B-9397-08002B2CF9AE}" pid="20" name="TemplateVersion">
    <vt:lpwstr>4.5.0.2</vt:lpwstr>
  </property>
  <property fmtid="{D5CDD505-2E9C-101B-9397-08002B2CF9AE}" pid="21" name="Type">
    <vt:lpwstr>Eurolook Report</vt:lpwstr>
  </property>
</Properties>
</file>